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21D98" w14:textId="1263FB98" w:rsidR="005F193A" w:rsidRDefault="005F193A" w:rsidP="00413452">
      <w:pPr>
        <w:pStyle w:val="CRCoverPage"/>
        <w:tabs>
          <w:tab w:val="right" w:pos="9639"/>
        </w:tabs>
        <w:spacing w:after="0"/>
        <w:rPr>
          <w:b/>
          <w:i/>
          <w:noProof/>
          <w:sz w:val="28"/>
        </w:rPr>
      </w:pPr>
      <w:bookmarkStart w:id="0" w:name="_Hlk91753531"/>
      <w:r>
        <w:rPr>
          <w:rFonts w:cs="Arial"/>
          <w:b/>
          <w:noProof/>
          <w:sz w:val="24"/>
        </w:rPr>
        <w:t>SA WG2 Meeting #154</w:t>
      </w:r>
      <w:r>
        <w:rPr>
          <w:b/>
          <w:i/>
          <w:noProof/>
          <w:sz w:val="28"/>
        </w:rPr>
        <w:tab/>
      </w:r>
      <w:r>
        <w:rPr>
          <w:rFonts w:cs="Arial"/>
          <w:b/>
          <w:noProof/>
          <w:sz w:val="24"/>
        </w:rPr>
        <w:t>S2-22</w:t>
      </w:r>
      <w:r w:rsidR="001A1BD9">
        <w:rPr>
          <w:rFonts w:cs="Arial"/>
          <w:b/>
          <w:noProof/>
          <w:sz w:val="24"/>
        </w:rPr>
        <w:t>1</w:t>
      </w:r>
      <w:r w:rsidR="000E5942" w:rsidRPr="000E5942">
        <w:rPr>
          <w:rFonts w:cs="Arial"/>
          <w:b/>
          <w:noProof/>
          <w:sz w:val="24"/>
        </w:rPr>
        <w:t>028</w:t>
      </w:r>
      <w:r w:rsidR="000E5942">
        <w:rPr>
          <w:rFonts w:cs="Arial"/>
          <w:b/>
          <w:noProof/>
          <w:sz w:val="24"/>
        </w:rPr>
        <w:t>6</w:t>
      </w:r>
    </w:p>
    <w:p w14:paraId="3175FEAD" w14:textId="76C6D6ED" w:rsidR="005F193A" w:rsidRDefault="005F193A" w:rsidP="005F193A">
      <w:pPr>
        <w:pStyle w:val="CRCoverPage"/>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w:t>
      </w:r>
      <w:r w:rsidR="001A1BD9">
        <w:rPr>
          <w:b/>
          <w:noProof/>
          <w:color w:val="3333FF"/>
        </w:rPr>
        <w:t>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63939" w:rsidR="001E41F3" w:rsidRPr="00410371" w:rsidRDefault="00FE5D90" w:rsidP="00E13F3D">
            <w:pPr>
              <w:pStyle w:val="CRCoverPage"/>
              <w:spacing w:after="0"/>
              <w:jc w:val="right"/>
              <w:rPr>
                <w:b/>
                <w:noProof/>
                <w:sz w:val="28"/>
              </w:rPr>
            </w:pPr>
            <w:r>
              <w:rPr>
                <w:b/>
                <w:noProof/>
                <w:sz w:val="28"/>
              </w:rPr>
              <w:t>23.50</w:t>
            </w:r>
            <w:r w:rsidR="00EA1A8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865D4" w:rsidR="001E41F3" w:rsidRPr="00410371" w:rsidRDefault="009658BC" w:rsidP="009658BC">
            <w:pPr>
              <w:pStyle w:val="CRCoverPage"/>
              <w:spacing w:after="0"/>
              <w:jc w:val="center"/>
              <w:rPr>
                <w:noProof/>
              </w:rPr>
            </w:pPr>
            <w:r>
              <w:rPr>
                <w:b/>
                <w:noProof/>
                <w:sz w:val="28"/>
              </w:rPr>
              <w:t xml:space="preserve"> </w:t>
            </w:r>
            <w:r w:rsidR="000E5942">
              <w:rPr>
                <w:b/>
                <w:noProof/>
                <w:sz w:val="28"/>
              </w:rPr>
              <w:t>3602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76D01" w14:paraId="58300953" w14:textId="77777777" w:rsidTr="00547111">
        <w:tc>
          <w:tcPr>
            <w:tcW w:w="1843" w:type="dxa"/>
            <w:tcBorders>
              <w:top w:val="single" w:sz="4" w:space="0" w:color="auto"/>
              <w:left w:val="single" w:sz="4" w:space="0" w:color="auto"/>
            </w:tcBorders>
          </w:tcPr>
          <w:p w14:paraId="05B2F3A2" w14:textId="77777777" w:rsidR="00F76D01" w:rsidRDefault="00F76D01" w:rsidP="00F76D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3FA88" w:rsidR="00F76D01" w:rsidRDefault="00F76D01" w:rsidP="00F76D01">
            <w:pPr>
              <w:pStyle w:val="CRCoverPage"/>
              <w:spacing w:after="0"/>
              <w:ind w:left="100"/>
              <w:rPr>
                <w:noProof/>
              </w:rPr>
            </w:pPr>
            <w:r>
              <w:rPr>
                <w:noProof/>
              </w:rPr>
              <w:t xml:space="preserve">5GC Support of </w:t>
            </w:r>
            <w:r w:rsidR="00393D42">
              <w:rPr>
                <w:noProof/>
              </w:rPr>
              <w:t xml:space="preserve">HR PDU Session traffic offloading towards VPLMN EHE </w:t>
            </w:r>
          </w:p>
        </w:tc>
      </w:tr>
      <w:tr w:rsidR="00F76D01" w14:paraId="05C08479" w14:textId="77777777" w:rsidTr="00547111">
        <w:tc>
          <w:tcPr>
            <w:tcW w:w="1843" w:type="dxa"/>
            <w:tcBorders>
              <w:left w:val="single" w:sz="4" w:space="0" w:color="auto"/>
            </w:tcBorders>
          </w:tcPr>
          <w:p w14:paraId="45E29F53" w14:textId="77777777" w:rsidR="00F76D01" w:rsidRDefault="00F76D01" w:rsidP="00F76D01">
            <w:pPr>
              <w:pStyle w:val="CRCoverPage"/>
              <w:spacing w:after="0"/>
              <w:rPr>
                <w:b/>
                <w:i/>
                <w:noProof/>
                <w:sz w:val="8"/>
                <w:szCs w:val="8"/>
              </w:rPr>
            </w:pPr>
          </w:p>
        </w:tc>
        <w:tc>
          <w:tcPr>
            <w:tcW w:w="7797" w:type="dxa"/>
            <w:gridSpan w:val="10"/>
            <w:tcBorders>
              <w:right w:val="single" w:sz="4" w:space="0" w:color="auto"/>
            </w:tcBorders>
          </w:tcPr>
          <w:p w14:paraId="22071BC1" w14:textId="77777777" w:rsidR="00F76D01" w:rsidRDefault="00F76D01" w:rsidP="00F76D01">
            <w:pPr>
              <w:pStyle w:val="CRCoverPage"/>
              <w:spacing w:after="0"/>
              <w:rPr>
                <w:noProof/>
                <w:sz w:val="8"/>
                <w:szCs w:val="8"/>
              </w:rPr>
            </w:pPr>
          </w:p>
        </w:tc>
      </w:tr>
      <w:tr w:rsidR="00F76D01" w14:paraId="46D5D7C2" w14:textId="77777777" w:rsidTr="00547111">
        <w:tc>
          <w:tcPr>
            <w:tcW w:w="1843" w:type="dxa"/>
            <w:tcBorders>
              <w:left w:val="single" w:sz="4" w:space="0" w:color="auto"/>
            </w:tcBorders>
          </w:tcPr>
          <w:p w14:paraId="45A6C2C4" w14:textId="77777777" w:rsidR="00F76D01" w:rsidRDefault="00F76D01" w:rsidP="00F76D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F76D01" w:rsidRDefault="00F76D01" w:rsidP="00F76D01">
            <w:pPr>
              <w:pStyle w:val="CRCoverPage"/>
              <w:spacing w:after="0"/>
              <w:ind w:left="100"/>
              <w:rPr>
                <w:noProof/>
              </w:rPr>
            </w:pPr>
            <w:r w:rsidRPr="00954433">
              <w:rPr>
                <w:noProof/>
              </w:rPr>
              <w:t>Nokia, Nokia Shanghai Bell</w:t>
            </w:r>
          </w:p>
        </w:tc>
      </w:tr>
      <w:tr w:rsidR="00F76D01" w14:paraId="4196B218" w14:textId="77777777" w:rsidTr="00547111">
        <w:tc>
          <w:tcPr>
            <w:tcW w:w="1843" w:type="dxa"/>
            <w:tcBorders>
              <w:left w:val="single" w:sz="4" w:space="0" w:color="auto"/>
            </w:tcBorders>
          </w:tcPr>
          <w:p w14:paraId="14C300BA" w14:textId="77777777" w:rsidR="00F76D01" w:rsidRDefault="00F76D01" w:rsidP="00F76D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F76D01" w:rsidRDefault="00F76D01" w:rsidP="00F76D01">
            <w:pPr>
              <w:pStyle w:val="CRCoverPage"/>
              <w:spacing w:after="0"/>
              <w:ind w:left="100"/>
              <w:rPr>
                <w:noProof/>
              </w:rPr>
            </w:pPr>
            <w:r>
              <w:rPr>
                <w:noProof/>
              </w:rPr>
              <w:t>S2</w:t>
            </w:r>
          </w:p>
        </w:tc>
      </w:tr>
      <w:tr w:rsidR="00F76D01" w14:paraId="76303739" w14:textId="77777777" w:rsidTr="00547111">
        <w:tc>
          <w:tcPr>
            <w:tcW w:w="1843" w:type="dxa"/>
            <w:tcBorders>
              <w:left w:val="single" w:sz="4" w:space="0" w:color="auto"/>
            </w:tcBorders>
          </w:tcPr>
          <w:p w14:paraId="4D3B1657" w14:textId="77777777" w:rsidR="00F76D01" w:rsidRDefault="00F76D01" w:rsidP="00F76D01">
            <w:pPr>
              <w:pStyle w:val="CRCoverPage"/>
              <w:spacing w:after="0"/>
              <w:rPr>
                <w:b/>
                <w:i/>
                <w:noProof/>
                <w:sz w:val="8"/>
                <w:szCs w:val="8"/>
              </w:rPr>
            </w:pPr>
          </w:p>
        </w:tc>
        <w:tc>
          <w:tcPr>
            <w:tcW w:w="7797" w:type="dxa"/>
            <w:gridSpan w:val="10"/>
            <w:tcBorders>
              <w:right w:val="single" w:sz="4" w:space="0" w:color="auto"/>
            </w:tcBorders>
          </w:tcPr>
          <w:p w14:paraId="6ED4D65A" w14:textId="77777777" w:rsidR="00F76D01" w:rsidRDefault="00F76D01" w:rsidP="00F76D01">
            <w:pPr>
              <w:pStyle w:val="CRCoverPage"/>
              <w:spacing w:after="0"/>
              <w:rPr>
                <w:noProof/>
                <w:sz w:val="8"/>
                <w:szCs w:val="8"/>
              </w:rPr>
            </w:pPr>
          </w:p>
        </w:tc>
      </w:tr>
      <w:tr w:rsidR="00F76D01" w14:paraId="50563E52" w14:textId="77777777" w:rsidTr="00547111">
        <w:tc>
          <w:tcPr>
            <w:tcW w:w="1843" w:type="dxa"/>
            <w:tcBorders>
              <w:left w:val="single" w:sz="4" w:space="0" w:color="auto"/>
            </w:tcBorders>
          </w:tcPr>
          <w:p w14:paraId="32C381B7" w14:textId="77777777" w:rsidR="00F76D01" w:rsidRDefault="00F76D01" w:rsidP="00F76D0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C76029" w:rsidR="00F76D01" w:rsidRDefault="00F76D01" w:rsidP="00F76D01">
            <w:pPr>
              <w:pStyle w:val="CRCoverPage"/>
              <w:spacing w:after="0"/>
              <w:ind w:left="100"/>
              <w:rPr>
                <w:noProof/>
              </w:rPr>
            </w:pPr>
            <w:r w:rsidRPr="00C02D96">
              <w:rPr>
                <w:noProof/>
              </w:rPr>
              <w:t>EDGE_Ph2</w:t>
            </w:r>
          </w:p>
        </w:tc>
        <w:tc>
          <w:tcPr>
            <w:tcW w:w="567" w:type="dxa"/>
            <w:tcBorders>
              <w:left w:val="nil"/>
            </w:tcBorders>
          </w:tcPr>
          <w:p w14:paraId="61A86BCF" w14:textId="77777777" w:rsidR="00F76D01" w:rsidRDefault="00F76D01" w:rsidP="00F76D01">
            <w:pPr>
              <w:pStyle w:val="CRCoverPage"/>
              <w:spacing w:after="0"/>
              <w:ind w:right="100"/>
              <w:rPr>
                <w:noProof/>
              </w:rPr>
            </w:pPr>
          </w:p>
        </w:tc>
        <w:tc>
          <w:tcPr>
            <w:tcW w:w="1417" w:type="dxa"/>
            <w:gridSpan w:val="3"/>
            <w:tcBorders>
              <w:left w:val="nil"/>
            </w:tcBorders>
          </w:tcPr>
          <w:p w14:paraId="153CBFB1" w14:textId="77777777" w:rsidR="00F76D01" w:rsidRDefault="00F76D01" w:rsidP="00F76D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46020" w:rsidR="00F76D01" w:rsidRDefault="00F76D01" w:rsidP="00F76D01">
            <w:pPr>
              <w:pStyle w:val="CRCoverPage"/>
              <w:spacing w:after="0"/>
              <w:ind w:left="100"/>
              <w:rPr>
                <w:noProof/>
              </w:rPr>
            </w:pPr>
            <w:bookmarkStart w:id="3" w:name="_Hlk98854634"/>
            <w:r>
              <w:rPr>
                <w:noProof/>
              </w:rPr>
              <w:t>2022-10-24</w:t>
            </w:r>
            <w:bookmarkEnd w:id="3"/>
          </w:p>
        </w:tc>
      </w:tr>
      <w:tr w:rsidR="00F76D01" w14:paraId="690C7843" w14:textId="77777777" w:rsidTr="00547111">
        <w:tc>
          <w:tcPr>
            <w:tcW w:w="1843" w:type="dxa"/>
            <w:tcBorders>
              <w:left w:val="single" w:sz="4" w:space="0" w:color="auto"/>
            </w:tcBorders>
          </w:tcPr>
          <w:p w14:paraId="17A1A642" w14:textId="77777777" w:rsidR="00F76D01" w:rsidRDefault="00F76D01" w:rsidP="00F76D01">
            <w:pPr>
              <w:pStyle w:val="CRCoverPage"/>
              <w:spacing w:after="0"/>
              <w:rPr>
                <w:b/>
                <w:i/>
                <w:noProof/>
                <w:sz w:val="8"/>
                <w:szCs w:val="8"/>
              </w:rPr>
            </w:pPr>
          </w:p>
        </w:tc>
        <w:tc>
          <w:tcPr>
            <w:tcW w:w="1986" w:type="dxa"/>
            <w:gridSpan w:val="4"/>
          </w:tcPr>
          <w:p w14:paraId="2F73FCFB" w14:textId="77777777" w:rsidR="00F76D01" w:rsidRDefault="00F76D01" w:rsidP="00F76D01">
            <w:pPr>
              <w:pStyle w:val="CRCoverPage"/>
              <w:spacing w:after="0"/>
              <w:rPr>
                <w:noProof/>
                <w:sz w:val="8"/>
                <w:szCs w:val="8"/>
              </w:rPr>
            </w:pPr>
          </w:p>
        </w:tc>
        <w:tc>
          <w:tcPr>
            <w:tcW w:w="2267" w:type="dxa"/>
            <w:gridSpan w:val="2"/>
          </w:tcPr>
          <w:p w14:paraId="0FBCFC35" w14:textId="77777777" w:rsidR="00F76D01" w:rsidRDefault="00F76D01" w:rsidP="00F76D01">
            <w:pPr>
              <w:pStyle w:val="CRCoverPage"/>
              <w:spacing w:after="0"/>
              <w:rPr>
                <w:noProof/>
                <w:sz w:val="8"/>
                <w:szCs w:val="8"/>
              </w:rPr>
            </w:pPr>
          </w:p>
        </w:tc>
        <w:tc>
          <w:tcPr>
            <w:tcW w:w="1417" w:type="dxa"/>
            <w:gridSpan w:val="3"/>
          </w:tcPr>
          <w:p w14:paraId="60243A9E" w14:textId="77777777" w:rsidR="00F76D01" w:rsidRDefault="00F76D01" w:rsidP="00F76D01">
            <w:pPr>
              <w:pStyle w:val="CRCoverPage"/>
              <w:spacing w:after="0"/>
              <w:rPr>
                <w:noProof/>
                <w:sz w:val="8"/>
                <w:szCs w:val="8"/>
              </w:rPr>
            </w:pPr>
          </w:p>
        </w:tc>
        <w:tc>
          <w:tcPr>
            <w:tcW w:w="2127" w:type="dxa"/>
            <w:tcBorders>
              <w:right w:val="single" w:sz="4" w:space="0" w:color="auto"/>
            </w:tcBorders>
          </w:tcPr>
          <w:p w14:paraId="68E9B688" w14:textId="77777777" w:rsidR="00F76D01" w:rsidRDefault="00F76D01" w:rsidP="00F76D01">
            <w:pPr>
              <w:pStyle w:val="CRCoverPage"/>
              <w:spacing w:after="0"/>
              <w:rPr>
                <w:noProof/>
                <w:sz w:val="8"/>
                <w:szCs w:val="8"/>
              </w:rPr>
            </w:pPr>
          </w:p>
        </w:tc>
      </w:tr>
      <w:tr w:rsidR="00F76D01" w14:paraId="13D4AF59" w14:textId="77777777" w:rsidTr="00547111">
        <w:trPr>
          <w:cantSplit/>
        </w:trPr>
        <w:tc>
          <w:tcPr>
            <w:tcW w:w="1843" w:type="dxa"/>
            <w:tcBorders>
              <w:left w:val="single" w:sz="4" w:space="0" w:color="auto"/>
            </w:tcBorders>
          </w:tcPr>
          <w:p w14:paraId="1E6EA205" w14:textId="77777777" w:rsidR="00F76D01" w:rsidRDefault="00F76D01" w:rsidP="00F76D01">
            <w:pPr>
              <w:pStyle w:val="CRCoverPage"/>
              <w:tabs>
                <w:tab w:val="right" w:pos="1759"/>
              </w:tabs>
              <w:spacing w:after="0"/>
              <w:rPr>
                <w:b/>
                <w:i/>
                <w:noProof/>
              </w:rPr>
            </w:pPr>
            <w:r>
              <w:rPr>
                <w:b/>
                <w:i/>
                <w:noProof/>
              </w:rPr>
              <w:t>Category:</w:t>
            </w:r>
          </w:p>
        </w:tc>
        <w:tc>
          <w:tcPr>
            <w:tcW w:w="851" w:type="dxa"/>
            <w:shd w:val="pct30" w:color="FFFF00" w:fill="auto"/>
          </w:tcPr>
          <w:p w14:paraId="154A6113" w14:textId="74C4A446" w:rsidR="00F76D01" w:rsidRDefault="00F76D01" w:rsidP="00F76D01">
            <w:pPr>
              <w:pStyle w:val="CRCoverPage"/>
              <w:spacing w:after="0"/>
              <w:ind w:left="100" w:right="-609"/>
              <w:rPr>
                <w:b/>
                <w:noProof/>
              </w:rPr>
            </w:pPr>
            <w:r>
              <w:rPr>
                <w:b/>
                <w:noProof/>
              </w:rPr>
              <w:t>B</w:t>
            </w:r>
          </w:p>
        </w:tc>
        <w:tc>
          <w:tcPr>
            <w:tcW w:w="3402" w:type="dxa"/>
            <w:gridSpan w:val="5"/>
            <w:tcBorders>
              <w:left w:val="nil"/>
            </w:tcBorders>
          </w:tcPr>
          <w:p w14:paraId="617AE5C6" w14:textId="77777777" w:rsidR="00F76D01" w:rsidRDefault="00F76D01" w:rsidP="00F76D01">
            <w:pPr>
              <w:pStyle w:val="CRCoverPage"/>
              <w:spacing w:after="0"/>
              <w:rPr>
                <w:noProof/>
              </w:rPr>
            </w:pPr>
          </w:p>
        </w:tc>
        <w:tc>
          <w:tcPr>
            <w:tcW w:w="1417" w:type="dxa"/>
            <w:gridSpan w:val="3"/>
            <w:tcBorders>
              <w:left w:val="nil"/>
            </w:tcBorders>
          </w:tcPr>
          <w:p w14:paraId="42CDCEE5" w14:textId="77777777" w:rsidR="00F76D01" w:rsidRDefault="00F76D01" w:rsidP="00F76D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50274" w:rsidR="00F76D01" w:rsidRDefault="00F76D01" w:rsidP="00F76D01">
            <w:pPr>
              <w:pStyle w:val="CRCoverPage"/>
              <w:spacing w:after="0"/>
              <w:ind w:left="100"/>
              <w:rPr>
                <w:noProof/>
              </w:rPr>
            </w:pPr>
            <w:r>
              <w:rPr>
                <w:noProof/>
              </w:rPr>
              <w:t>Rel-18</w:t>
            </w:r>
          </w:p>
        </w:tc>
      </w:tr>
      <w:tr w:rsidR="00F76D01" w14:paraId="30122F0C" w14:textId="77777777" w:rsidTr="00547111">
        <w:tc>
          <w:tcPr>
            <w:tcW w:w="1843" w:type="dxa"/>
            <w:tcBorders>
              <w:left w:val="single" w:sz="4" w:space="0" w:color="auto"/>
              <w:bottom w:val="single" w:sz="4" w:space="0" w:color="auto"/>
            </w:tcBorders>
          </w:tcPr>
          <w:p w14:paraId="615796D0" w14:textId="77777777" w:rsidR="00F76D01" w:rsidRDefault="00F76D01" w:rsidP="00F76D01">
            <w:pPr>
              <w:pStyle w:val="CRCoverPage"/>
              <w:spacing w:after="0"/>
              <w:rPr>
                <w:b/>
                <w:i/>
                <w:noProof/>
              </w:rPr>
            </w:pPr>
          </w:p>
        </w:tc>
        <w:tc>
          <w:tcPr>
            <w:tcW w:w="4677" w:type="dxa"/>
            <w:gridSpan w:val="8"/>
            <w:tcBorders>
              <w:bottom w:val="single" w:sz="4" w:space="0" w:color="auto"/>
            </w:tcBorders>
          </w:tcPr>
          <w:p w14:paraId="78418D37" w14:textId="77777777" w:rsidR="00F76D01" w:rsidRDefault="00F76D01" w:rsidP="00F76D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76D01" w:rsidRDefault="00F76D01" w:rsidP="00F76D0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76D01" w:rsidRPr="007C2097" w:rsidRDefault="00F76D01" w:rsidP="00F76D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6D01" w14:paraId="7FBEB8E7" w14:textId="77777777" w:rsidTr="00547111">
        <w:tc>
          <w:tcPr>
            <w:tcW w:w="1843" w:type="dxa"/>
          </w:tcPr>
          <w:p w14:paraId="44A3A604" w14:textId="77777777" w:rsidR="00F76D01" w:rsidRDefault="00F76D01" w:rsidP="00F76D01">
            <w:pPr>
              <w:pStyle w:val="CRCoverPage"/>
              <w:spacing w:after="0"/>
              <w:rPr>
                <w:b/>
                <w:i/>
                <w:noProof/>
                <w:sz w:val="8"/>
                <w:szCs w:val="8"/>
              </w:rPr>
            </w:pPr>
          </w:p>
        </w:tc>
        <w:tc>
          <w:tcPr>
            <w:tcW w:w="7797" w:type="dxa"/>
            <w:gridSpan w:val="10"/>
          </w:tcPr>
          <w:p w14:paraId="5524CC4E" w14:textId="77777777" w:rsidR="00F76D01" w:rsidRDefault="00F76D01" w:rsidP="00F76D01">
            <w:pPr>
              <w:pStyle w:val="CRCoverPage"/>
              <w:spacing w:after="0"/>
              <w:rPr>
                <w:noProof/>
                <w:sz w:val="8"/>
                <w:szCs w:val="8"/>
              </w:rPr>
            </w:pPr>
          </w:p>
        </w:tc>
      </w:tr>
      <w:tr w:rsidR="00F76D01" w14:paraId="1256F52C" w14:textId="77777777" w:rsidTr="00547111">
        <w:tc>
          <w:tcPr>
            <w:tcW w:w="2694" w:type="dxa"/>
            <w:gridSpan w:val="2"/>
            <w:tcBorders>
              <w:top w:val="single" w:sz="4" w:space="0" w:color="auto"/>
              <w:left w:val="single" w:sz="4" w:space="0" w:color="auto"/>
            </w:tcBorders>
          </w:tcPr>
          <w:p w14:paraId="52C87DB0" w14:textId="77777777" w:rsidR="00F76D01" w:rsidRDefault="00F76D01" w:rsidP="00F76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015B9" w:rsidR="00F76D01" w:rsidRDefault="00393D42" w:rsidP="00F76D01">
            <w:pPr>
              <w:pStyle w:val="CRCoverPage"/>
              <w:spacing w:after="0"/>
              <w:ind w:left="100"/>
              <w:rPr>
                <w:noProof/>
              </w:rPr>
            </w:pPr>
            <w:r>
              <w:rPr>
                <w:noProof/>
              </w:rPr>
              <w:t xml:space="preserve">This CR (and its companion CR(s)) aims at specifying 5GC Support of HR PDU Session traffic offloading towards VPLMN EHE </w:t>
            </w:r>
            <w:r>
              <w:t>as concluded in TR 23.700-48 clause 8.</w:t>
            </w:r>
            <w:r w:rsidR="0018037E">
              <w:t>1.2</w:t>
            </w:r>
          </w:p>
        </w:tc>
      </w:tr>
      <w:tr w:rsidR="00F76D01" w14:paraId="4CA74D09" w14:textId="77777777" w:rsidTr="00547111">
        <w:tc>
          <w:tcPr>
            <w:tcW w:w="2694" w:type="dxa"/>
            <w:gridSpan w:val="2"/>
            <w:tcBorders>
              <w:left w:val="single" w:sz="4" w:space="0" w:color="auto"/>
            </w:tcBorders>
          </w:tcPr>
          <w:p w14:paraId="2D0866D6" w14:textId="77777777" w:rsidR="00F76D01" w:rsidRDefault="00F76D01" w:rsidP="00F76D01">
            <w:pPr>
              <w:pStyle w:val="CRCoverPage"/>
              <w:spacing w:after="0"/>
              <w:rPr>
                <w:b/>
                <w:i/>
                <w:noProof/>
                <w:sz w:val="8"/>
                <w:szCs w:val="8"/>
              </w:rPr>
            </w:pPr>
          </w:p>
        </w:tc>
        <w:tc>
          <w:tcPr>
            <w:tcW w:w="6946" w:type="dxa"/>
            <w:gridSpan w:val="9"/>
            <w:tcBorders>
              <w:right w:val="single" w:sz="4" w:space="0" w:color="auto"/>
            </w:tcBorders>
          </w:tcPr>
          <w:p w14:paraId="365DEF04" w14:textId="77777777" w:rsidR="00F76D01" w:rsidRDefault="00F76D01" w:rsidP="00F76D01">
            <w:pPr>
              <w:pStyle w:val="CRCoverPage"/>
              <w:spacing w:after="0"/>
              <w:rPr>
                <w:noProof/>
                <w:sz w:val="8"/>
                <w:szCs w:val="8"/>
              </w:rPr>
            </w:pPr>
          </w:p>
        </w:tc>
      </w:tr>
      <w:tr w:rsidR="00F76D01" w14:paraId="21016551" w14:textId="77777777" w:rsidTr="00547111">
        <w:tc>
          <w:tcPr>
            <w:tcW w:w="2694" w:type="dxa"/>
            <w:gridSpan w:val="2"/>
            <w:tcBorders>
              <w:left w:val="single" w:sz="4" w:space="0" w:color="auto"/>
            </w:tcBorders>
          </w:tcPr>
          <w:p w14:paraId="49433147" w14:textId="77777777" w:rsidR="00F76D01" w:rsidRDefault="00F76D01" w:rsidP="00F76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303DCF" w14:textId="23D9E27B" w:rsidR="00F76D01" w:rsidRDefault="00571F1A" w:rsidP="00F76D01">
            <w:pPr>
              <w:pStyle w:val="CRCoverPage"/>
              <w:spacing w:after="0"/>
              <w:ind w:left="100"/>
              <w:rPr>
                <w:noProof/>
              </w:rPr>
            </w:pPr>
            <w:r>
              <w:rPr>
                <w:noProof/>
              </w:rPr>
              <w:t xml:space="preserve">Refers to TS 23.548 for </w:t>
            </w:r>
            <w:r>
              <w:t>the modifications to HR PDU Session establishment for Home Routed</w:t>
            </w:r>
            <w:r w:rsidRPr="001B7C50">
              <w:t xml:space="preserve"> </w:t>
            </w:r>
            <w:r>
              <w:rPr>
                <w:noProof/>
              </w:rPr>
              <w:t xml:space="preserve">PDU Session traffic offloading towards VPLMN EHE </w:t>
            </w:r>
          </w:p>
          <w:p w14:paraId="78D246F2" w14:textId="77777777" w:rsidR="004C569E" w:rsidRDefault="004C569E" w:rsidP="00F76D01">
            <w:pPr>
              <w:pStyle w:val="CRCoverPage"/>
              <w:spacing w:after="0"/>
              <w:ind w:left="100"/>
              <w:rPr>
                <w:noProof/>
              </w:rPr>
            </w:pPr>
          </w:p>
          <w:p w14:paraId="20829E79" w14:textId="77777777" w:rsidR="00571F1A" w:rsidRDefault="00571F1A" w:rsidP="00F76D01">
            <w:pPr>
              <w:pStyle w:val="CRCoverPage"/>
              <w:spacing w:after="0"/>
              <w:ind w:left="100"/>
              <w:rPr>
                <w:noProof/>
              </w:rPr>
            </w:pPr>
            <w:r>
              <w:rPr>
                <w:noProof/>
              </w:rPr>
              <w:t>Updates SM services accordingly</w:t>
            </w:r>
          </w:p>
          <w:p w14:paraId="62D1E416" w14:textId="77777777" w:rsidR="004C569E" w:rsidRDefault="004C569E" w:rsidP="00F76D01">
            <w:pPr>
              <w:pStyle w:val="CRCoverPage"/>
              <w:spacing w:after="0"/>
              <w:ind w:left="100"/>
              <w:rPr>
                <w:noProof/>
              </w:rPr>
            </w:pPr>
          </w:p>
          <w:p w14:paraId="31C656EC" w14:textId="6404D048" w:rsidR="004C569E" w:rsidRDefault="004C569E" w:rsidP="00F76D01">
            <w:pPr>
              <w:pStyle w:val="CRCoverPage"/>
              <w:spacing w:after="0"/>
              <w:ind w:left="100"/>
              <w:rPr>
                <w:noProof/>
              </w:rPr>
            </w:pPr>
            <w:r>
              <w:rPr>
                <w:noProof/>
              </w:rPr>
              <w:t xml:space="preserve">support of </w:t>
            </w:r>
            <w:r>
              <w:t xml:space="preserve">EAS Re-discovery and </w:t>
            </w:r>
            <w:r w:rsidRPr="007916EC">
              <w:t xml:space="preserve">Options C and D specified in </w:t>
            </w:r>
            <w:r>
              <w:t xml:space="preserve">23.548 </w:t>
            </w:r>
            <w:r w:rsidRPr="007916EC">
              <w:t>clause</w:t>
            </w:r>
            <w:r>
              <w:t> </w:t>
            </w:r>
            <w:r w:rsidRPr="007916EC">
              <w:t>6.2.3.2.3</w:t>
            </w:r>
            <w:r>
              <w:t xml:space="preserve"> is not covered by this CR</w:t>
            </w:r>
          </w:p>
        </w:tc>
      </w:tr>
      <w:tr w:rsidR="00F76D01" w14:paraId="1F886379" w14:textId="77777777" w:rsidTr="00547111">
        <w:tc>
          <w:tcPr>
            <w:tcW w:w="2694" w:type="dxa"/>
            <w:gridSpan w:val="2"/>
            <w:tcBorders>
              <w:left w:val="single" w:sz="4" w:space="0" w:color="auto"/>
            </w:tcBorders>
          </w:tcPr>
          <w:p w14:paraId="4D989623" w14:textId="77777777" w:rsidR="00F76D01" w:rsidRDefault="00F76D01" w:rsidP="00F76D01">
            <w:pPr>
              <w:pStyle w:val="CRCoverPage"/>
              <w:spacing w:after="0"/>
              <w:rPr>
                <w:b/>
                <w:i/>
                <w:noProof/>
                <w:sz w:val="8"/>
                <w:szCs w:val="8"/>
              </w:rPr>
            </w:pPr>
          </w:p>
        </w:tc>
        <w:tc>
          <w:tcPr>
            <w:tcW w:w="6946" w:type="dxa"/>
            <w:gridSpan w:val="9"/>
            <w:tcBorders>
              <w:right w:val="single" w:sz="4" w:space="0" w:color="auto"/>
            </w:tcBorders>
          </w:tcPr>
          <w:p w14:paraId="71C4A204" w14:textId="77777777" w:rsidR="00F76D01" w:rsidRDefault="00F76D01" w:rsidP="00F76D01">
            <w:pPr>
              <w:pStyle w:val="CRCoverPage"/>
              <w:spacing w:after="0"/>
              <w:rPr>
                <w:noProof/>
                <w:sz w:val="8"/>
                <w:szCs w:val="8"/>
              </w:rPr>
            </w:pPr>
          </w:p>
        </w:tc>
      </w:tr>
      <w:tr w:rsidR="000E5942" w14:paraId="678D7BF9" w14:textId="77777777" w:rsidTr="00547111">
        <w:tc>
          <w:tcPr>
            <w:tcW w:w="2694" w:type="dxa"/>
            <w:gridSpan w:val="2"/>
            <w:tcBorders>
              <w:left w:val="single" w:sz="4" w:space="0" w:color="auto"/>
              <w:bottom w:val="single" w:sz="4" w:space="0" w:color="auto"/>
            </w:tcBorders>
          </w:tcPr>
          <w:p w14:paraId="4E5CE1B6" w14:textId="77777777" w:rsidR="000E5942" w:rsidRDefault="000E5942" w:rsidP="000E59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67EEB" w:rsidR="000E5942" w:rsidRDefault="000E5942" w:rsidP="000E5942">
            <w:pPr>
              <w:pStyle w:val="CRCoverPage"/>
              <w:spacing w:after="0"/>
              <w:ind w:left="100"/>
              <w:rPr>
                <w:noProof/>
              </w:rPr>
            </w:pPr>
            <w:r>
              <w:rPr>
                <w:noProof/>
              </w:rPr>
              <w:t>5GC does not Support HR PDU Session traffic offloading towards VPLMN EHE as concluded in TR 23.700-48 clause 8.1.2</w:t>
            </w:r>
          </w:p>
        </w:tc>
      </w:tr>
      <w:tr w:rsidR="000E5942" w14:paraId="034AF533" w14:textId="77777777" w:rsidTr="00547111">
        <w:tc>
          <w:tcPr>
            <w:tcW w:w="2694" w:type="dxa"/>
            <w:gridSpan w:val="2"/>
          </w:tcPr>
          <w:p w14:paraId="39D9EB5B" w14:textId="77777777" w:rsidR="000E5942" w:rsidRDefault="000E5942" w:rsidP="000E5942">
            <w:pPr>
              <w:pStyle w:val="CRCoverPage"/>
              <w:spacing w:after="0"/>
              <w:rPr>
                <w:b/>
                <w:i/>
                <w:noProof/>
                <w:sz w:val="8"/>
                <w:szCs w:val="8"/>
              </w:rPr>
            </w:pPr>
          </w:p>
        </w:tc>
        <w:tc>
          <w:tcPr>
            <w:tcW w:w="6946" w:type="dxa"/>
            <w:gridSpan w:val="9"/>
          </w:tcPr>
          <w:p w14:paraId="7826CB1C" w14:textId="77777777" w:rsidR="000E5942" w:rsidRDefault="000E5942" w:rsidP="000E5942">
            <w:pPr>
              <w:pStyle w:val="CRCoverPage"/>
              <w:spacing w:after="0"/>
              <w:rPr>
                <w:noProof/>
                <w:sz w:val="8"/>
                <w:szCs w:val="8"/>
              </w:rPr>
            </w:pPr>
          </w:p>
        </w:tc>
      </w:tr>
      <w:tr w:rsidR="000E5942" w14:paraId="6A17D7AC" w14:textId="77777777" w:rsidTr="00547111">
        <w:tc>
          <w:tcPr>
            <w:tcW w:w="2694" w:type="dxa"/>
            <w:gridSpan w:val="2"/>
            <w:tcBorders>
              <w:top w:val="single" w:sz="4" w:space="0" w:color="auto"/>
              <w:left w:val="single" w:sz="4" w:space="0" w:color="auto"/>
            </w:tcBorders>
          </w:tcPr>
          <w:p w14:paraId="6DAD5B19" w14:textId="77777777" w:rsidR="000E5942" w:rsidRDefault="000E5942" w:rsidP="000E59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10EC5" w:rsidR="000E5942" w:rsidRDefault="00320675" w:rsidP="000E5942">
            <w:pPr>
              <w:pStyle w:val="CRCoverPage"/>
              <w:spacing w:after="0"/>
              <w:ind w:left="100"/>
              <w:rPr>
                <w:noProof/>
              </w:rPr>
            </w:pPr>
            <w:r w:rsidRPr="00140E21">
              <w:t>4.3.2.2.2</w:t>
            </w:r>
            <w:r>
              <w:t xml:space="preserve"> ; </w:t>
            </w:r>
            <w:r w:rsidRPr="00140E21">
              <w:rPr>
                <w:rFonts w:eastAsia="Malgun Gothic"/>
              </w:rPr>
              <w:t>5.2.3.3.1</w:t>
            </w:r>
            <w:r>
              <w:rPr>
                <w:rFonts w:eastAsia="Malgun Gothic"/>
              </w:rPr>
              <w:t xml:space="preserve"> ; </w:t>
            </w:r>
            <w:r w:rsidRPr="00140E21">
              <w:rPr>
                <w:rFonts w:eastAsia="SimSun"/>
                <w:lang w:eastAsia="zh-CN"/>
              </w:rPr>
              <w:t>5.2.3.2.5</w:t>
            </w:r>
            <w:r w:rsidR="004C569E">
              <w:rPr>
                <w:rFonts w:eastAsia="SimSun"/>
                <w:lang w:eastAsia="zh-CN"/>
              </w:rPr>
              <w:t xml:space="preserve"> ; </w:t>
            </w:r>
            <w:r w:rsidR="004C569E" w:rsidRPr="00140E21">
              <w:rPr>
                <w:lang w:eastAsia="zh-CN"/>
              </w:rPr>
              <w:t>5.2.8.2.2</w:t>
            </w:r>
            <w:r w:rsidR="004C569E">
              <w:rPr>
                <w:lang w:eastAsia="zh-CN"/>
              </w:rPr>
              <w:t xml:space="preserve"> ; </w:t>
            </w:r>
            <w:r w:rsidR="004C569E" w:rsidRPr="00140E21">
              <w:rPr>
                <w:lang w:eastAsia="zh-CN"/>
              </w:rPr>
              <w:t>5.2.8.2.</w:t>
            </w:r>
            <w:r w:rsidR="004C569E">
              <w:rPr>
                <w:lang w:eastAsia="zh-CN"/>
              </w:rPr>
              <w:t>3</w:t>
            </w:r>
          </w:p>
        </w:tc>
      </w:tr>
      <w:tr w:rsidR="000E5942" w14:paraId="56E1E6C3" w14:textId="77777777" w:rsidTr="00547111">
        <w:tc>
          <w:tcPr>
            <w:tcW w:w="2694" w:type="dxa"/>
            <w:gridSpan w:val="2"/>
            <w:tcBorders>
              <w:left w:val="single" w:sz="4" w:space="0" w:color="auto"/>
            </w:tcBorders>
          </w:tcPr>
          <w:p w14:paraId="2FB9DE77" w14:textId="77777777" w:rsidR="000E5942" w:rsidRDefault="000E5942" w:rsidP="000E5942">
            <w:pPr>
              <w:pStyle w:val="CRCoverPage"/>
              <w:spacing w:after="0"/>
              <w:rPr>
                <w:b/>
                <w:i/>
                <w:noProof/>
                <w:sz w:val="8"/>
                <w:szCs w:val="8"/>
              </w:rPr>
            </w:pPr>
          </w:p>
        </w:tc>
        <w:tc>
          <w:tcPr>
            <w:tcW w:w="6946" w:type="dxa"/>
            <w:gridSpan w:val="9"/>
            <w:tcBorders>
              <w:right w:val="single" w:sz="4" w:space="0" w:color="auto"/>
            </w:tcBorders>
          </w:tcPr>
          <w:p w14:paraId="0898542D" w14:textId="77777777" w:rsidR="000E5942" w:rsidRDefault="000E5942" w:rsidP="000E5942">
            <w:pPr>
              <w:pStyle w:val="CRCoverPage"/>
              <w:spacing w:after="0"/>
              <w:rPr>
                <w:noProof/>
                <w:sz w:val="8"/>
                <w:szCs w:val="8"/>
              </w:rPr>
            </w:pPr>
          </w:p>
        </w:tc>
      </w:tr>
      <w:tr w:rsidR="000E5942" w14:paraId="76F95A8B" w14:textId="77777777" w:rsidTr="00547111">
        <w:tc>
          <w:tcPr>
            <w:tcW w:w="2694" w:type="dxa"/>
            <w:gridSpan w:val="2"/>
            <w:tcBorders>
              <w:left w:val="single" w:sz="4" w:space="0" w:color="auto"/>
            </w:tcBorders>
          </w:tcPr>
          <w:p w14:paraId="335EAB52" w14:textId="77777777" w:rsidR="000E5942" w:rsidRDefault="000E5942" w:rsidP="000E59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5942" w:rsidRDefault="000E5942" w:rsidP="000E59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5942" w:rsidRDefault="000E5942" w:rsidP="000E5942">
            <w:pPr>
              <w:pStyle w:val="CRCoverPage"/>
              <w:spacing w:after="0"/>
              <w:jc w:val="center"/>
              <w:rPr>
                <w:b/>
                <w:caps/>
                <w:noProof/>
              </w:rPr>
            </w:pPr>
            <w:r>
              <w:rPr>
                <w:b/>
                <w:caps/>
                <w:noProof/>
              </w:rPr>
              <w:t>N</w:t>
            </w:r>
          </w:p>
        </w:tc>
        <w:tc>
          <w:tcPr>
            <w:tcW w:w="2977" w:type="dxa"/>
            <w:gridSpan w:val="4"/>
          </w:tcPr>
          <w:p w14:paraId="304CCBCB" w14:textId="77777777" w:rsidR="000E5942" w:rsidRDefault="000E5942" w:rsidP="000E59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5942" w:rsidRDefault="000E5942" w:rsidP="000E5942">
            <w:pPr>
              <w:pStyle w:val="CRCoverPage"/>
              <w:spacing w:after="0"/>
              <w:ind w:left="99"/>
              <w:rPr>
                <w:noProof/>
              </w:rPr>
            </w:pPr>
          </w:p>
        </w:tc>
      </w:tr>
      <w:tr w:rsidR="000E5942" w14:paraId="34ACE2EB" w14:textId="77777777" w:rsidTr="00547111">
        <w:tc>
          <w:tcPr>
            <w:tcW w:w="2694" w:type="dxa"/>
            <w:gridSpan w:val="2"/>
            <w:tcBorders>
              <w:left w:val="single" w:sz="4" w:space="0" w:color="auto"/>
            </w:tcBorders>
          </w:tcPr>
          <w:p w14:paraId="571382F3" w14:textId="77777777" w:rsidR="000E5942" w:rsidRDefault="000E5942" w:rsidP="000E59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2C5B43" w:rsidR="000E5942" w:rsidRDefault="000E5942" w:rsidP="000E59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5D2E3" w:rsidR="000E5942" w:rsidRDefault="000E5942" w:rsidP="000E5942">
            <w:pPr>
              <w:pStyle w:val="CRCoverPage"/>
              <w:spacing w:after="0"/>
              <w:jc w:val="center"/>
              <w:rPr>
                <w:b/>
                <w:caps/>
                <w:noProof/>
              </w:rPr>
            </w:pPr>
          </w:p>
        </w:tc>
        <w:tc>
          <w:tcPr>
            <w:tcW w:w="2977" w:type="dxa"/>
            <w:gridSpan w:val="4"/>
          </w:tcPr>
          <w:p w14:paraId="7DB274D8" w14:textId="77777777" w:rsidR="000E5942" w:rsidRDefault="000E5942" w:rsidP="000E59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D7DAB9" w14:textId="54CE820D" w:rsidR="000E5942" w:rsidRDefault="000E5942" w:rsidP="000E5942">
            <w:pPr>
              <w:pStyle w:val="CRCoverPage"/>
              <w:spacing w:after="0"/>
              <w:ind w:left="99"/>
              <w:rPr>
                <w:noProof/>
              </w:rPr>
            </w:pPr>
            <w:r>
              <w:rPr>
                <w:noProof/>
              </w:rPr>
              <w:t>TS 23.501  CR 3758</w:t>
            </w:r>
          </w:p>
          <w:p w14:paraId="49467361" w14:textId="77777777" w:rsidR="000E5942" w:rsidRDefault="000E5942" w:rsidP="000E5942">
            <w:pPr>
              <w:pStyle w:val="CRCoverPage"/>
              <w:spacing w:after="0"/>
              <w:ind w:left="99"/>
              <w:rPr>
                <w:noProof/>
              </w:rPr>
            </w:pPr>
            <w:r>
              <w:rPr>
                <w:noProof/>
              </w:rPr>
              <w:t>TS 23.503  CR ...</w:t>
            </w:r>
          </w:p>
          <w:p w14:paraId="42398B96" w14:textId="3CA1043D" w:rsidR="000E5942" w:rsidRDefault="000E5942" w:rsidP="000E5942">
            <w:pPr>
              <w:pStyle w:val="CRCoverPage"/>
              <w:spacing w:after="0"/>
              <w:ind w:left="99"/>
              <w:rPr>
                <w:noProof/>
              </w:rPr>
            </w:pPr>
            <w:r>
              <w:rPr>
                <w:noProof/>
              </w:rPr>
              <w:t>TS 23.548  CR ...</w:t>
            </w:r>
          </w:p>
        </w:tc>
      </w:tr>
      <w:tr w:rsidR="000E5942" w14:paraId="446DDBAC" w14:textId="77777777" w:rsidTr="00547111">
        <w:tc>
          <w:tcPr>
            <w:tcW w:w="2694" w:type="dxa"/>
            <w:gridSpan w:val="2"/>
            <w:tcBorders>
              <w:left w:val="single" w:sz="4" w:space="0" w:color="auto"/>
            </w:tcBorders>
          </w:tcPr>
          <w:p w14:paraId="678A1AA6" w14:textId="77777777" w:rsidR="000E5942" w:rsidRDefault="000E5942" w:rsidP="000E59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5942" w:rsidRDefault="000E5942" w:rsidP="000E59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0E5942" w:rsidRDefault="000E5942" w:rsidP="000E5942">
            <w:pPr>
              <w:pStyle w:val="CRCoverPage"/>
              <w:spacing w:after="0"/>
              <w:jc w:val="center"/>
              <w:rPr>
                <w:b/>
                <w:caps/>
                <w:noProof/>
              </w:rPr>
            </w:pPr>
            <w:r>
              <w:rPr>
                <w:b/>
                <w:caps/>
                <w:noProof/>
              </w:rPr>
              <w:t>x</w:t>
            </w:r>
          </w:p>
        </w:tc>
        <w:tc>
          <w:tcPr>
            <w:tcW w:w="2977" w:type="dxa"/>
            <w:gridSpan w:val="4"/>
          </w:tcPr>
          <w:p w14:paraId="1A4306D9" w14:textId="77777777" w:rsidR="000E5942" w:rsidRDefault="000E5942" w:rsidP="000E59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C27504" w:rsidR="000E5942" w:rsidRDefault="000E5942" w:rsidP="000E5942">
            <w:pPr>
              <w:pStyle w:val="CRCoverPage"/>
              <w:spacing w:after="0"/>
              <w:ind w:left="99"/>
              <w:rPr>
                <w:noProof/>
              </w:rPr>
            </w:pPr>
          </w:p>
        </w:tc>
      </w:tr>
      <w:tr w:rsidR="000E5942" w14:paraId="55C714D2" w14:textId="77777777" w:rsidTr="00547111">
        <w:tc>
          <w:tcPr>
            <w:tcW w:w="2694" w:type="dxa"/>
            <w:gridSpan w:val="2"/>
            <w:tcBorders>
              <w:left w:val="single" w:sz="4" w:space="0" w:color="auto"/>
            </w:tcBorders>
          </w:tcPr>
          <w:p w14:paraId="45913E62" w14:textId="77777777" w:rsidR="000E5942" w:rsidRDefault="000E5942" w:rsidP="000E59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5942" w:rsidRDefault="000E5942" w:rsidP="000E59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0E5942" w:rsidRDefault="000E5942" w:rsidP="000E5942">
            <w:pPr>
              <w:pStyle w:val="CRCoverPage"/>
              <w:spacing w:after="0"/>
              <w:jc w:val="center"/>
              <w:rPr>
                <w:b/>
                <w:caps/>
                <w:noProof/>
              </w:rPr>
            </w:pPr>
            <w:r>
              <w:rPr>
                <w:b/>
                <w:caps/>
                <w:noProof/>
              </w:rPr>
              <w:t>x</w:t>
            </w:r>
          </w:p>
        </w:tc>
        <w:tc>
          <w:tcPr>
            <w:tcW w:w="2977" w:type="dxa"/>
            <w:gridSpan w:val="4"/>
          </w:tcPr>
          <w:p w14:paraId="1B4FF921" w14:textId="77777777" w:rsidR="000E5942" w:rsidRDefault="000E5942" w:rsidP="000E59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0FE097" w:rsidR="000E5942" w:rsidRDefault="000E5942" w:rsidP="000E5942">
            <w:pPr>
              <w:pStyle w:val="CRCoverPage"/>
              <w:spacing w:after="0"/>
              <w:ind w:left="99"/>
              <w:rPr>
                <w:noProof/>
              </w:rPr>
            </w:pPr>
          </w:p>
        </w:tc>
      </w:tr>
      <w:tr w:rsidR="000E5942" w14:paraId="60DF82CC" w14:textId="77777777" w:rsidTr="008863B9">
        <w:tc>
          <w:tcPr>
            <w:tcW w:w="2694" w:type="dxa"/>
            <w:gridSpan w:val="2"/>
            <w:tcBorders>
              <w:left w:val="single" w:sz="4" w:space="0" w:color="auto"/>
            </w:tcBorders>
          </w:tcPr>
          <w:p w14:paraId="517696CD" w14:textId="77777777" w:rsidR="000E5942" w:rsidRDefault="000E5942" w:rsidP="000E5942">
            <w:pPr>
              <w:pStyle w:val="CRCoverPage"/>
              <w:spacing w:after="0"/>
              <w:rPr>
                <w:b/>
                <w:i/>
                <w:noProof/>
              </w:rPr>
            </w:pPr>
          </w:p>
        </w:tc>
        <w:tc>
          <w:tcPr>
            <w:tcW w:w="6946" w:type="dxa"/>
            <w:gridSpan w:val="9"/>
            <w:tcBorders>
              <w:right w:val="single" w:sz="4" w:space="0" w:color="auto"/>
            </w:tcBorders>
          </w:tcPr>
          <w:p w14:paraId="4D84207F" w14:textId="77777777" w:rsidR="000E5942" w:rsidRDefault="000E5942" w:rsidP="000E5942">
            <w:pPr>
              <w:pStyle w:val="CRCoverPage"/>
              <w:spacing w:after="0"/>
              <w:rPr>
                <w:noProof/>
              </w:rPr>
            </w:pPr>
          </w:p>
        </w:tc>
      </w:tr>
      <w:tr w:rsidR="000E5942" w14:paraId="556B87B6" w14:textId="77777777" w:rsidTr="008863B9">
        <w:tc>
          <w:tcPr>
            <w:tcW w:w="2694" w:type="dxa"/>
            <w:gridSpan w:val="2"/>
            <w:tcBorders>
              <w:left w:val="single" w:sz="4" w:space="0" w:color="auto"/>
              <w:bottom w:val="single" w:sz="4" w:space="0" w:color="auto"/>
            </w:tcBorders>
          </w:tcPr>
          <w:p w14:paraId="79A9C411" w14:textId="77777777" w:rsidR="000E5942" w:rsidRDefault="000E5942" w:rsidP="000E59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5942" w:rsidRDefault="000E5942" w:rsidP="000E5942">
            <w:pPr>
              <w:pStyle w:val="CRCoverPage"/>
              <w:spacing w:after="0"/>
              <w:ind w:left="100"/>
              <w:rPr>
                <w:noProof/>
              </w:rPr>
            </w:pPr>
          </w:p>
        </w:tc>
      </w:tr>
      <w:tr w:rsidR="000E5942" w:rsidRPr="008863B9" w14:paraId="45BFE792" w14:textId="77777777" w:rsidTr="008863B9">
        <w:tc>
          <w:tcPr>
            <w:tcW w:w="2694" w:type="dxa"/>
            <w:gridSpan w:val="2"/>
            <w:tcBorders>
              <w:top w:val="single" w:sz="4" w:space="0" w:color="auto"/>
              <w:bottom w:val="single" w:sz="4" w:space="0" w:color="auto"/>
            </w:tcBorders>
          </w:tcPr>
          <w:p w14:paraId="194242DD" w14:textId="77777777" w:rsidR="000E5942" w:rsidRPr="008863B9" w:rsidRDefault="000E5942" w:rsidP="000E59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5942" w:rsidRPr="008863B9" w:rsidRDefault="000E5942" w:rsidP="000E5942">
            <w:pPr>
              <w:pStyle w:val="CRCoverPage"/>
              <w:spacing w:after="0"/>
              <w:ind w:left="100"/>
              <w:rPr>
                <w:noProof/>
                <w:sz w:val="8"/>
                <w:szCs w:val="8"/>
              </w:rPr>
            </w:pPr>
          </w:p>
        </w:tc>
      </w:tr>
      <w:tr w:rsidR="000E59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5942" w:rsidRDefault="000E5942" w:rsidP="000E59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5942" w:rsidRDefault="000E5942" w:rsidP="000E59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CF8F8C4" w14:textId="463B20A8" w:rsidR="00FE5D90" w:rsidRDefault="00FE5D90" w:rsidP="00FE5D90">
      <w:pPr>
        <w:rPr>
          <w:noProof/>
        </w:rPr>
      </w:pPr>
    </w:p>
    <w:p w14:paraId="4F0E9EE8" w14:textId="77777777" w:rsidR="00320675" w:rsidRPr="00140E21" w:rsidRDefault="00320675" w:rsidP="00320675">
      <w:pPr>
        <w:pStyle w:val="Heading5"/>
      </w:pPr>
      <w:bookmarkStart w:id="4" w:name="_Toc20203975"/>
      <w:bookmarkStart w:id="5" w:name="_Toc27894660"/>
      <w:bookmarkStart w:id="6" w:name="_Toc36191727"/>
      <w:bookmarkStart w:id="7" w:name="_Toc45192813"/>
      <w:bookmarkStart w:id="8" w:name="_Toc47592445"/>
      <w:bookmarkStart w:id="9" w:name="_Toc51834526"/>
      <w:bookmarkStart w:id="10" w:name="_Toc114667894"/>
      <w:r w:rsidRPr="00140E21">
        <w:t>4.3.2.2.2</w:t>
      </w:r>
      <w:r w:rsidRPr="00140E21">
        <w:tab/>
        <w:t>Home-routed Roaming</w:t>
      </w:r>
      <w:bookmarkEnd w:id="4"/>
      <w:bookmarkEnd w:id="5"/>
      <w:bookmarkEnd w:id="6"/>
      <w:bookmarkEnd w:id="7"/>
      <w:bookmarkEnd w:id="8"/>
      <w:bookmarkEnd w:id="9"/>
      <w:bookmarkEnd w:id="10"/>
    </w:p>
    <w:p w14:paraId="7EF3198C" w14:textId="0E64E066" w:rsidR="00320675" w:rsidRPr="00140E21" w:rsidRDefault="00320675" w:rsidP="00320675">
      <w:r w:rsidRPr="00140E21">
        <w:t xml:space="preserve">This procedure is used in </w:t>
      </w:r>
      <w:r>
        <w:t xml:space="preserve">the </w:t>
      </w:r>
      <w:r w:rsidRPr="00140E21">
        <w:t>case of home-routed roaming scenarios.</w:t>
      </w:r>
      <w:ins w:id="11" w:author="LTHBM2" w:date="2022-11-03T15:10:00Z">
        <w:r>
          <w:t xml:space="preserve"> Specific usage of and mo</w:t>
        </w:r>
      </w:ins>
      <w:ins w:id="12" w:author="LTHBM2" w:date="2022-11-03T15:11:00Z">
        <w:r>
          <w:t>difications to</w:t>
        </w:r>
      </w:ins>
      <w:ins w:id="13" w:author="LTHBM2" w:date="2022-11-03T15:10:00Z">
        <w:r>
          <w:t xml:space="preserve"> this procedure for Home Routed</w:t>
        </w:r>
        <w:r w:rsidRPr="001B7C50">
          <w:t xml:space="preserve"> </w:t>
        </w:r>
        <w:r>
          <w:rPr>
            <w:noProof/>
          </w:rPr>
          <w:t xml:space="preserve">PDU Session traffic offloading towards VPLMN EHE </w:t>
        </w:r>
      </w:ins>
      <w:ins w:id="14" w:author="LTHBM2" w:date="2022-11-03T15:11:00Z">
        <w:r>
          <w:rPr>
            <w:noProof/>
          </w:rPr>
          <w:t>are defined in TS 23.548 [</w:t>
        </w:r>
      </w:ins>
      <w:ins w:id="15" w:author="LTHBM2" w:date="2022-11-03T15:13:00Z">
        <w:r>
          <w:rPr>
            <w:noProof/>
          </w:rPr>
          <w:t>74</w:t>
        </w:r>
      </w:ins>
      <w:ins w:id="16" w:author="LTHBM2" w:date="2022-11-03T15:11:00Z">
        <w:r>
          <w:rPr>
            <w:noProof/>
          </w:rPr>
          <w:t>]</w:t>
        </w:r>
      </w:ins>
      <w:ins w:id="17" w:author="LTHBM2" w:date="2022-11-03T15:13:00Z">
        <w:r>
          <w:rPr>
            <w:noProof/>
          </w:rPr>
          <w:t xml:space="preserve"> and in TS 23.501 [</w:t>
        </w:r>
      </w:ins>
      <w:ins w:id="18" w:author="LTHBM2" w:date="2022-11-03T15:14:00Z">
        <w:r>
          <w:rPr>
            <w:noProof/>
          </w:rPr>
          <w:t>2]</w:t>
        </w:r>
      </w:ins>
      <w:ins w:id="19" w:author="LTHBM2" w:date="2022-11-03T15:13:00Z">
        <w:r>
          <w:rPr>
            <w:noProof/>
          </w:rPr>
          <w:t xml:space="preserve"> clause 5.6.7;</w:t>
        </w:r>
      </w:ins>
    </w:p>
    <w:p w14:paraId="4F2805F2" w14:textId="77777777" w:rsidR="00320675" w:rsidRDefault="00320675" w:rsidP="00320675">
      <w:pPr>
        <w:pStyle w:val="TH"/>
      </w:pPr>
      <w:r w:rsidRPr="00140E21">
        <w:object w:dxaOrig="11278" w:dyaOrig="15853" w14:anchorId="45790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632.55pt" o:ole="">
            <v:imagedata r:id="rId23" o:title=""/>
          </v:shape>
          <o:OLEObject Type="Embed" ProgID="Word.Picture.8" ShapeID="_x0000_i1025" DrawAspect="Content" ObjectID="_1729099478" r:id="rId24"/>
        </w:object>
      </w:r>
    </w:p>
    <w:p w14:paraId="4D78F8F1" w14:textId="77777777" w:rsidR="00320675" w:rsidRPr="00140E21" w:rsidRDefault="00320675" w:rsidP="00320675">
      <w:pPr>
        <w:pStyle w:val="TF"/>
      </w:pPr>
      <w:r w:rsidRPr="00140E21">
        <w:t>Figure 4.3.2.2.2-1: UE-requested PDU Session Establishment for home-routed roaming scenarios</w:t>
      </w:r>
    </w:p>
    <w:p w14:paraId="34F32233" w14:textId="77777777" w:rsidR="00320675" w:rsidRPr="00140E21" w:rsidRDefault="00320675" w:rsidP="00320675">
      <w:pPr>
        <w:pStyle w:val="B1"/>
      </w:pPr>
      <w:r w:rsidRPr="00140E21">
        <w:t>1.</w:t>
      </w:r>
      <w:r w:rsidRPr="00140E21">
        <w:tab/>
        <w:t>This step is the same as step 1 in clause 4.3.2.2.1.</w:t>
      </w:r>
    </w:p>
    <w:p w14:paraId="6E73C089" w14:textId="77777777" w:rsidR="00320675" w:rsidRDefault="00320675" w:rsidP="00320675">
      <w:pPr>
        <w:pStyle w:val="B1"/>
      </w:pPr>
      <w:r>
        <w:t>2.</w:t>
      </w:r>
      <w:r>
        <w:tab/>
        <w:t>For NR satellite access, the AMF may decide to verify the UE location as described in clause 5.4.11.4 of TS 23.501 [2].</w:t>
      </w:r>
    </w:p>
    <w:p w14:paraId="69AE48F2" w14:textId="77777777" w:rsidR="00320675" w:rsidRPr="00140E21" w:rsidRDefault="00320675" w:rsidP="00320675">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5E314B72" w14:textId="77777777" w:rsidR="00320675" w:rsidRPr="00140E21" w:rsidRDefault="00320675" w:rsidP="00320675">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242844F5" w14:textId="77777777" w:rsidR="00320675" w:rsidRPr="00140E21" w:rsidRDefault="00320675" w:rsidP="00320675">
      <w:pPr>
        <w:pStyle w:val="B1"/>
      </w:pPr>
      <w:r w:rsidRPr="00140E21">
        <w:t>3a.</w:t>
      </w:r>
      <w:r w:rsidRPr="00140E21">
        <w:tab/>
        <w:t>As in step 3 of clause 4.3.2.2.1 with the addition that:</w:t>
      </w:r>
    </w:p>
    <w:p w14:paraId="37EA3E1A" w14:textId="77777777" w:rsidR="00320675" w:rsidRPr="00140E21" w:rsidRDefault="00320675" w:rsidP="00320675">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05D2FC8" w14:textId="77777777" w:rsidR="00320675" w:rsidRPr="00140E21" w:rsidRDefault="00320675" w:rsidP="00320675">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01FED850" w14:textId="77777777" w:rsidR="00320675" w:rsidRDefault="00320675" w:rsidP="00320675">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28BD2192" w14:textId="77777777" w:rsidR="00320675" w:rsidRPr="00140E21" w:rsidRDefault="00320675" w:rsidP="00320675">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7ABDB3D5" w14:textId="77777777" w:rsidR="00320675" w:rsidRPr="00140E21" w:rsidRDefault="00320675" w:rsidP="00320675">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5AA8E265" w14:textId="77777777" w:rsidR="00320675" w:rsidRDefault="00320675" w:rsidP="0032067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1C022BD0" w14:textId="77777777" w:rsidR="00320675" w:rsidRPr="00140E21" w:rsidRDefault="00320675" w:rsidP="00320675">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1A578C5A" w14:textId="77777777" w:rsidR="00320675" w:rsidRPr="00140E21" w:rsidRDefault="00320675" w:rsidP="00320675">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2BB01E9B" w14:textId="77777777" w:rsidR="00320675" w:rsidRPr="00140E21" w:rsidRDefault="00320675" w:rsidP="00320675">
      <w:pPr>
        <w:pStyle w:val="B1"/>
      </w:pPr>
      <w:r w:rsidRPr="00140E21">
        <w:t>5.</w:t>
      </w:r>
      <w:r w:rsidRPr="00140E21">
        <w:tab/>
        <w:t>The V-SMF initiates an N4 Session Establishment procedure with the selected V-UPF:</w:t>
      </w:r>
    </w:p>
    <w:p w14:paraId="1E92E5D8" w14:textId="77777777" w:rsidR="00320675" w:rsidRPr="00140E21" w:rsidRDefault="00320675" w:rsidP="00320675">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04885887" w14:textId="77777777" w:rsidR="00320675" w:rsidRPr="00140E21" w:rsidRDefault="00320675" w:rsidP="00320675">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7DB8EA56" w14:textId="77777777" w:rsidR="00320675" w:rsidRPr="00140E21" w:rsidRDefault="00320675" w:rsidP="00320675">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3A02E765" w14:textId="77777777" w:rsidR="00320675" w:rsidRDefault="00320675" w:rsidP="00320675">
      <w:pPr>
        <w:pStyle w:val="NO"/>
      </w:pPr>
      <w:r>
        <w:t>NOTE 1:</w:t>
      </w:r>
      <w:r>
        <w:tab/>
        <w:t>The QoS constraints from the VPLMN are provided by the VPLMN to avoid the risk that V-SMF rejects the PDU Session in step 13 when controlling SLA with the HPLMN.</w:t>
      </w:r>
    </w:p>
    <w:p w14:paraId="1C73D4CD" w14:textId="77777777" w:rsidR="00320675" w:rsidRPr="00140E21" w:rsidRDefault="00320675" w:rsidP="00320675">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2B77E69" w14:textId="77777777" w:rsidR="00320675" w:rsidRPr="00140E21" w:rsidRDefault="00320675" w:rsidP="00320675">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747955FD" w14:textId="77777777" w:rsidR="00320675" w:rsidRDefault="00320675" w:rsidP="00320675">
      <w:pPr>
        <w:pStyle w:val="B1"/>
      </w:pPr>
      <w:r>
        <w:tab/>
        <w:t>If the RAT type was included in the message, then the H-SMF stores the RAT type in SM Context.</w:t>
      </w:r>
    </w:p>
    <w:p w14:paraId="6DE4AE90" w14:textId="77777777" w:rsidR="00320675" w:rsidRDefault="00320675" w:rsidP="00320675">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7909BAA0" w14:textId="77777777" w:rsidR="00320675" w:rsidRPr="00140E21" w:rsidRDefault="00320675" w:rsidP="00320675">
      <w:pPr>
        <w:pStyle w:val="B1"/>
      </w:pPr>
      <w:r w:rsidRPr="00140E21">
        <w:t>7-12b.</w:t>
      </w:r>
      <w:r w:rsidRPr="00140E21">
        <w:tab/>
        <w:t>These steps are the same as steps 4-10 in clause 4.3.2.2.1 with the following differences:</w:t>
      </w:r>
    </w:p>
    <w:p w14:paraId="0549971F" w14:textId="77777777" w:rsidR="00320675" w:rsidRPr="00140E21" w:rsidRDefault="00320675" w:rsidP="00320675">
      <w:pPr>
        <w:pStyle w:val="B2"/>
      </w:pPr>
      <w:r w:rsidRPr="00140E21">
        <w:t>-</w:t>
      </w:r>
      <w:r w:rsidRPr="00140E21">
        <w:tab/>
        <w:t>These steps are executed in Home PLMN;</w:t>
      </w:r>
    </w:p>
    <w:p w14:paraId="733731A3" w14:textId="77777777" w:rsidR="00320675" w:rsidRPr="00140E21" w:rsidRDefault="00320675" w:rsidP="00320675">
      <w:pPr>
        <w:pStyle w:val="B2"/>
      </w:pPr>
      <w:r w:rsidRPr="00140E21">
        <w:t>-</w:t>
      </w:r>
      <w:r w:rsidRPr="00140E21">
        <w:tab/>
        <w:t>The H-SMF does not provides the Inactivity Timer to the H-UPF as described in step 9a in clause 4.3.2.2.1.</w:t>
      </w:r>
    </w:p>
    <w:p w14:paraId="27782EF4" w14:textId="77777777" w:rsidR="00320675" w:rsidRDefault="00320675" w:rsidP="0032067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8AE207B" w14:textId="77777777" w:rsidR="00320675" w:rsidRPr="00140E21" w:rsidRDefault="00320675" w:rsidP="00320675">
      <w:pPr>
        <w:pStyle w:val="B2"/>
      </w:pPr>
      <w:r w:rsidRPr="00140E21">
        <w:t>-</w:t>
      </w:r>
      <w:r w:rsidRPr="00140E21">
        <w:tab/>
        <w:t>Step 5 of clause 4.3.2.2.1 is not executed.</w:t>
      </w:r>
    </w:p>
    <w:p w14:paraId="5B20E05B" w14:textId="77777777" w:rsidR="00320675" w:rsidRDefault="00320675" w:rsidP="0032067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174BDC73" w14:textId="77777777" w:rsidR="00320675" w:rsidRPr="00140E21" w:rsidRDefault="00320675" w:rsidP="00320675">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5454F600" w14:textId="77777777" w:rsidR="00320675" w:rsidRPr="00140E21" w:rsidRDefault="00320675" w:rsidP="00320675">
      <w:pPr>
        <w:pStyle w:val="B1"/>
      </w:pPr>
      <w:r w:rsidRPr="00140E21">
        <w:t>12c.</w:t>
      </w:r>
      <w:r w:rsidRPr="00140E21">
        <w:tab/>
        <w:t>This step is the same as step 16c in clause 4.3.2.2.1 with the following difference:</w:t>
      </w:r>
    </w:p>
    <w:p w14:paraId="5A6E501D" w14:textId="77777777" w:rsidR="00320675" w:rsidRPr="00140E21" w:rsidRDefault="00320675" w:rsidP="00320675">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55045AE0" w14:textId="77777777" w:rsidR="00320675" w:rsidRPr="00140E21" w:rsidRDefault="00320675" w:rsidP="00320675">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231F2442" w14:textId="77777777" w:rsidR="00320675" w:rsidRPr="00140E21" w:rsidRDefault="00320675" w:rsidP="00320675">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CBECC7E" w14:textId="77777777" w:rsidR="00320675" w:rsidRPr="00140E21" w:rsidRDefault="00320675" w:rsidP="00320675">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EB7F9C8" w14:textId="77777777" w:rsidR="00320675" w:rsidRPr="00140E21" w:rsidRDefault="00320675" w:rsidP="00320675">
      <w:pPr>
        <w:pStyle w:val="B1"/>
      </w:pPr>
      <w:r w:rsidRPr="00140E21">
        <w:tab/>
        <w:t>The H-CN Tunnel Info contains the tunnel information for uplink traffic towards H-UPF.</w:t>
      </w:r>
    </w:p>
    <w:p w14:paraId="32F638CF" w14:textId="77777777" w:rsidR="00320675" w:rsidRPr="00140E21" w:rsidRDefault="00320675" w:rsidP="00320675">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2AEE3E28" w14:textId="77777777" w:rsidR="00320675" w:rsidRDefault="00320675" w:rsidP="0032067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0D36006" w14:textId="77777777" w:rsidR="00320675" w:rsidRDefault="00320675" w:rsidP="00320675">
      <w:pPr>
        <w:pStyle w:val="NO"/>
      </w:pPr>
      <w:r>
        <w:t>NOTE 2:</w:t>
      </w:r>
      <w:r>
        <w:tab/>
        <w:t>QoS enforcement in V-UPF is not expected on the QoS parameters received from H-SMF.</w:t>
      </w:r>
    </w:p>
    <w:p w14:paraId="18177157" w14:textId="77777777" w:rsidR="00320675" w:rsidRPr="00140E21" w:rsidRDefault="00320675" w:rsidP="00320675">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5663E20F" w14:textId="77777777" w:rsidR="00320675" w:rsidRDefault="00320675" w:rsidP="00320675">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0E42FEA" w14:textId="77777777" w:rsidR="00320675" w:rsidRDefault="00320675" w:rsidP="00320675">
      <w:pPr>
        <w:pStyle w:val="B1"/>
      </w:pPr>
      <w:r>
        <w:t>13a-13b.</w:t>
      </w:r>
      <w:r>
        <w:tab/>
        <w:t>The V-SMF initiates an N4 Session Modification procedure with the V-UPF. The V-SMF may provide N4 rules to the V-UPF for this PDU Session, including rules to forward UL traffic to the H-UPF.</w:t>
      </w:r>
    </w:p>
    <w:p w14:paraId="5D0F155F" w14:textId="77777777" w:rsidR="00320675" w:rsidRPr="00140E21" w:rsidRDefault="00320675" w:rsidP="00320675">
      <w:pPr>
        <w:pStyle w:val="B1"/>
      </w:pPr>
      <w:r w:rsidRPr="00140E21">
        <w:t>14-18.</w:t>
      </w:r>
      <w:r w:rsidRPr="00140E21">
        <w:tab/>
        <w:t>These steps are the same as steps 11-15 in clause 4.3.2.2.1 with the following differences:</w:t>
      </w:r>
    </w:p>
    <w:p w14:paraId="26B3D6E6" w14:textId="77777777" w:rsidR="00320675" w:rsidRPr="00140E21" w:rsidRDefault="00320675" w:rsidP="00320675">
      <w:pPr>
        <w:pStyle w:val="B2"/>
      </w:pPr>
      <w:r w:rsidRPr="00140E21">
        <w:t>-</w:t>
      </w:r>
      <w:r w:rsidRPr="00140E21">
        <w:tab/>
        <w:t>These steps are executed in Visited PLMN;</w:t>
      </w:r>
    </w:p>
    <w:p w14:paraId="5C47F2EB" w14:textId="77777777" w:rsidR="00320675" w:rsidRPr="00140E21" w:rsidRDefault="00320675" w:rsidP="00320675">
      <w:pPr>
        <w:pStyle w:val="B2"/>
      </w:pPr>
      <w:r w:rsidRPr="00140E21">
        <w:t>-</w:t>
      </w:r>
      <w:r w:rsidRPr="00140E21">
        <w:tab/>
        <w:t>The V-SMF stores an association of the PDU Session and H-SMF ID for this PDU Session for this UE</w:t>
      </w:r>
      <w:r w:rsidRPr="00140E21">
        <w:rPr>
          <w:lang w:eastAsia="zh-CN"/>
        </w:rPr>
        <w:t>;</w:t>
      </w:r>
    </w:p>
    <w:p w14:paraId="4F3F1882" w14:textId="77777777" w:rsidR="00320675" w:rsidRPr="00140E21" w:rsidRDefault="00320675" w:rsidP="00320675">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29C05B9" w14:textId="77777777" w:rsidR="00320675" w:rsidRDefault="00320675" w:rsidP="0032067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6946385" w14:textId="77777777" w:rsidR="00320675" w:rsidRDefault="00320675" w:rsidP="0032067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35BAD2F0" w14:textId="77777777" w:rsidR="00320675" w:rsidRDefault="00320675" w:rsidP="00320675">
      <w:pPr>
        <w:pStyle w:val="NO"/>
      </w:pPr>
      <w:r>
        <w:t>NOTE 3:</w:t>
      </w:r>
      <w:r>
        <w:tab/>
        <w:t>The selected alternative H-SMF ID can be provided to AMF earlier, e.g. in step 8 if PDU Session Authentication/Authorization is performed.</w:t>
      </w:r>
    </w:p>
    <w:p w14:paraId="5B3B1122" w14:textId="77777777" w:rsidR="00320675" w:rsidRPr="00140E21" w:rsidRDefault="00320675" w:rsidP="00320675">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40D3E4A" w14:textId="77777777" w:rsidR="00320675" w:rsidRPr="00140E21" w:rsidRDefault="00320675" w:rsidP="00320675">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0B1B56CE" w14:textId="77777777" w:rsidR="00320675" w:rsidRPr="00140E21" w:rsidRDefault="00320675" w:rsidP="00320675">
      <w:pPr>
        <w:pStyle w:val="B1"/>
      </w:pPr>
      <w:r w:rsidRPr="00140E21">
        <w:t>19b.</w:t>
      </w:r>
      <w:r w:rsidRPr="00140E21">
        <w:tab/>
        <w:t>The V-UPF provides a N4 Session Modification Response to the V-SMF.</w:t>
      </w:r>
    </w:p>
    <w:p w14:paraId="32DDDFF9" w14:textId="77777777" w:rsidR="00320675" w:rsidRPr="00140E21" w:rsidRDefault="00320675" w:rsidP="00320675">
      <w:pPr>
        <w:pStyle w:val="B1"/>
      </w:pPr>
      <w:r w:rsidRPr="00140E21">
        <w:tab/>
        <w:t>After this step, the V-UPF delivers any down-link packets to the UE that may have been buffered for this PDU Session.</w:t>
      </w:r>
    </w:p>
    <w:p w14:paraId="04E623B6" w14:textId="77777777" w:rsidR="00320675" w:rsidRPr="00140E21" w:rsidRDefault="00320675" w:rsidP="00320675">
      <w:pPr>
        <w:pStyle w:val="B1"/>
      </w:pPr>
      <w:r w:rsidRPr="00140E21">
        <w:t>20.</w:t>
      </w:r>
      <w:r w:rsidRPr="00140E21">
        <w:tab/>
        <w:t xml:space="preserve">This step </w:t>
      </w:r>
      <w:r>
        <w:t>is the same as step 17 in clause 4.3.2.2.1 with the following differences:</w:t>
      </w:r>
    </w:p>
    <w:p w14:paraId="0BF49ED7" w14:textId="77777777" w:rsidR="00320675" w:rsidRPr="00140E21" w:rsidRDefault="00320675" w:rsidP="00320675">
      <w:pPr>
        <w:pStyle w:val="B2"/>
      </w:pPr>
      <w:r w:rsidRPr="00140E21">
        <w:t>-</w:t>
      </w:r>
      <w:r w:rsidRPr="00140E21">
        <w:tab/>
        <w:t>The SMF is a V-SMF. The H-SMF and V-SMF subscribe to UE reachability event from AMF.</w:t>
      </w:r>
    </w:p>
    <w:p w14:paraId="427E478A" w14:textId="77777777" w:rsidR="00320675" w:rsidRDefault="00320675" w:rsidP="0032067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18B6422" w14:textId="77777777" w:rsidR="00320675" w:rsidRDefault="00320675" w:rsidP="00320675">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5B8D2E83" w14:textId="77777777" w:rsidR="00320675" w:rsidRDefault="00320675" w:rsidP="00320675">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523E4057" w14:textId="77777777" w:rsidR="00320675" w:rsidRDefault="00320675" w:rsidP="00320675">
      <w:pPr>
        <w:pStyle w:val="B1"/>
      </w:pPr>
      <w:r>
        <w:t>24.</w:t>
      </w:r>
      <w:r>
        <w:tab/>
        <w:t>This step is the same as step 20 in clause 4.3.2.2.1 with the following differences:</w:t>
      </w:r>
    </w:p>
    <w:p w14:paraId="39372C5D" w14:textId="77777777" w:rsidR="00320675" w:rsidRPr="00140E21" w:rsidRDefault="00320675" w:rsidP="00320675">
      <w:pPr>
        <w:pStyle w:val="B2"/>
      </w:pPr>
      <w:r w:rsidRPr="00140E21">
        <w:t>-</w:t>
      </w:r>
      <w:r w:rsidRPr="00140E21">
        <w:tab/>
        <w:t>this step is executed in the Home PLMN;</w:t>
      </w:r>
    </w:p>
    <w:p w14:paraId="14ADAEB3" w14:textId="77777777" w:rsidR="00320675" w:rsidRPr="00140E21" w:rsidRDefault="00320675" w:rsidP="00320675">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6613C45E" w14:textId="77777777" w:rsidR="00320675" w:rsidRPr="00140E21" w:rsidRDefault="00320675" w:rsidP="00320675">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5609676" w14:textId="77777777" w:rsidR="00320675" w:rsidRDefault="00320675" w:rsidP="00FE5D90">
      <w:pPr>
        <w:rPr>
          <w:noProof/>
        </w:rPr>
      </w:pPr>
    </w:p>
    <w:p w14:paraId="555AF6F3" w14:textId="77777777" w:rsidR="00A52F87" w:rsidRDefault="00A52F87" w:rsidP="00FE5D90">
      <w:pPr>
        <w:rPr>
          <w:noProof/>
        </w:rPr>
      </w:pPr>
    </w:p>
    <w:p w14:paraId="4261AD4F" w14:textId="77777777" w:rsidR="00C83044" w:rsidRDefault="00C83044"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0616D281" w:rsidR="00FE5D90" w:rsidRDefault="00FE5D90" w:rsidP="00FE5D90">
      <w:pPr>
        <w:rPr>
          <w:noProof/>
        </w:rPr>
      </w:pPr>
    </w:p>
    <w:p w14:paraId="07F84D3A" w14:textId="77777777" w:rsidR="00320675" w:rsidRPr="00140E21" w:rsidRDefault="00320675" w:rsidP="00320675">
      <w:pPr>
        <w:pStyle w:val="Heading5"/>
        <w:rPr>
          <w:rFonts w:eastAsia="Malgun Gothic"/>
        </w:rPr>
      </w:pPr>
      <w:bookmarkStart w:id="20" w:name="_Toc20204441"/>
      <w:bookmarkStart w:id="21" w:name="_Toc27895140"/>
      <w:bookmarkStart w:id="22" w:name="_Toc36192237"/>
      <w:bookmarkStart w:id="23" w:name="_Toc45193350"/>
      <w:bookmarkStart w:id="24" w:name="_Toc47592982"/>
      <w:bookmarkStart w:id="25" w:name="_Toc51835069"/>
      <w:bookmarkStart w:id="26" w:name="_Toc114668494"/>
      <w:r w:rsidRPr="00140E21">
        <w:rPr>
          <w:rFonts w:eastAsia="Malgun Gothic"/>
        </w:rPr>
        <w:t>5.2.3.3.1</w:t>
      </w:r>
      <w:r w:rsidRPr="00140E21">
        <w:rPr>
          <w:rFonts w:eastAsia="Malgun Gothic"/>
        </w:rPr>
        <w:tab/>
        <w:t>General</w:t>
      </w:r>
      <w:bookmarkEnd w:id="20"/>
      <w:bookmarkEnd w:id="21"/>
      <w:bookmarkEnd w:id="22"/>
      <w:bookmarkEnd w:id="23"/>
      <w:bookmarkEnd w:id="24"/>
      <w:bookmarkEnd w:id="25"/>
      <w:bookmarkEnd w:id="26"/>
    </w:p>
    <w:p w14:paraId="5BB75DD8" w14:textId="77777777" w:rsidR="00320675" w:rsidRPr="00140E21" w:rsidRDefault="00320675" w:rsidP="00320675">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4981504" w14:textId="77777777" w:rsidR="00320675" w:rsidRPr="00140E21" w:rsidRDefault="00320675" w:rsidP="00320675">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20675" w:rsidRPr="00140E21" w14:paraId="31916B3E" w14:textId="77777777" w:rsidTr="003B2A3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96B035B" w14:textId="77777777" w:rsidR="00320675" w:rsidRPr="00140E21" w:rsidRDefault="00320675" w:rsidP="003B2A3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96CB026" w14:textId="77777777" w:rsidR="00320675" w:rsidRPr="00140E21" w:rsidRDefault="00320675" w:rsidP="003B2A3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9AE5F78" w14:textId="77777777" w:rsidR="00320675" w:rsidRPr="00140E21" w:rsidRDefault="00320675" w:rsidP="003B2A3E">
            <w:pPr>
              <w:pStyle w:val="TAH"/>
              <w:rPr>
                <w:rFonts w:eastAsia="Malgun Gothic"/>
              </w:rPr>
            </w:pPr>
            <w:r w:rsidRPr="00140E21">
              <w:rPr>
                <w:rFonts w:eastAsia="Malgun Gothic"/>
              </w:rPr>
              <w:t>Description</w:t>
            </w:r>
          </w:p>
        </w:tc>
      </w:tr>
      <w:tr w:rsidR="00320675" w:rsidRPr="00140E21" w14:paraId="463DF458" w14:textId="77777777" w:rsidTr="003B2A3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CBEBB0" w14:textId="77777777" w:rsidR="00320675" w:rsidRPr="00140E21" w:rsidRDefault="00320675" w:rsidP="003B2A3E">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41D8153" w14:textId="77777777" w:rsidR="00320675" w:rsidRPr="00140E21" w:rsidRDefault="00320675" w:rsidP="003B2A3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AF72473" w14:textId="77777777" w:rsidR="00320675" w:rsidRPr="00140E21" w:rsidRDefault="00320675" w:rsidP="003B2A3E">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20675" w:rsidRPr="00140E21" w14:paraId="65DCB355"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51D3A005" w14:textId="77777777" w:rsidR="00320675" w:rsidRPr="00140E21" w:rsidRDefault="00320675" w:rsidP="003B2A3E">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EAEC7AB" w14:textId="77777777" w:rsidR="00320675" w:rsidRPr="00140E21" w:rsidRDefault="00320675" w:rsidP="003B2A3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22EBB85" w14:textId="77777777" w:rsidR="00320675" w:rsidRPr="00140E21" w:rsidRDefault="00320675" w:rsidP="003B2A3E">
            <w:pPr>
              <w:pStyle w:val="TAL"/>
              <w:rPr>
                <w:rFonts w:eastAsia="Malgun Gothic"/>
              </w:rPr>
            </w:pPr>
            <w:r w:rsidRPr="00140E21">
              <w:rPr>
                <w:rFonts w:eastAsia="Malgun Gothic"/>
              </w:rPr>
              <w:t>List of the subscribed internal group(s) that the UE belongs to.</w:t>
            </w:r>
          </w:p>
        </w:tc>
      </w:tr>
      <w:tr w:rsidR="00320675" w:rsidRPr="00140E21" w14:paraId="7E2C0688"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5ED8B1CC"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9CADB" w14:textId="77777777" w:rsidR="00320675" w:rsidRPr="00140E21" w:rsidRDefault="00320675" w:rsidP="003B2A3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058150A" w14:textId="77777777" w:rsidR="00320675" w:rsidRPr="00140E21" w:rsidRDefault="00320675" w:rsidP="003B2A3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20675" w:rsidRPr="00140E21" w14:paraId="511336BA"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7A0390CE"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72359" w14:textId="77777777" w:rsidR="00320675" w:rsidRPr="00140E21" w:rsidRDefault="00320675" w:rsidP="003B2A3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973F88E" w14:textId="77777777" w:rsidR="00320675" w:rsidRPr="00140E21" w:rsidRDefault="00320675" w:rsidP="003B2A3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20675" w:rsidRPr="00140E21" w14:paraId="3AA2C267"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692760EC"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BE3865" w14:textId="77777777" w:rsidR="00320675" w:rsidRPr="00140E21" w:rsidRDefault="00320675" w:rsidP="003B2A3E">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A863B6D" w14:textId="77777777" w:rsidR="00320675" w:rsidRPr="00140E21" w:rsidRDefault="00320675" w:rsidP="003B2A3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20675" w:rsidRPr="00140E21" w14:paraId="606A8940"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1108C249"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122E55" w14:textId="77777777" w:rsidR="00320675" w:rsidRPr="00140E21" w:rsidRDefault="00320675" w:rsidP="003B2A3E">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88351E" w14:textId="77777777" w:rsidR="00320675" w:rsidRPr="00140E21" w:rsidRDefault="00320675" w:rsidP="003B2A3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20675" w:rsidRPr="00140E21" w14:paraId="5720A7B0"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722055C8"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7CB52" w14:textId="77777777" w:rsidR="00320675" w:rsidRPr="00140E21" w:rsidRDefault="00320675" w:rsidP="003B2A3E">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8FF7C2" w14:textId="77777777" w:rsidR="00320675" w:rsidRPr="00140E21" w:rsidRDefault="00320675" w:rsidP="003B2A3E">
            <w:pPr>
              <w:pStyle w:val="TAL"/>
              <w:rPr>
                <w:rFonts w:eastAsia="Malgun Gothic"/>
              </w:rPr>
            </w:pPr>
            <w:r>
              <w:rPr>
                <w:rFonts w:eastAsia="Malgun Gothic"/>
              </w:rPr>
              <w:t>The Subscribed S-NSSAIs marked as subject to NSSAA. When present, the GPSI list shall include at least one GPSI.</w:t>
            </w:r>
          </w:p>
        </w:tc>
      </w:tr>
      <w:tr w:rsidR="00320675" w:rsidRPr="00140E21" w14:paraId="3112B3BF"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1ACDFF74"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DC9EC" w14:textId="77777777" w:rsidR="00320675" w:rsidRPr="00140E21" w:rsidRDefault="00320675" w:rsidP="003B2A3E">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0C85932" w14:textId="77777777" w:rsidR="00320675" w:rsidRPr="00140E21" w:rsidRDefault="00320675" w:rsidP="003B2A3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20675" w:rsidRPr="00140E21" w14:paraId="415AAAB9"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35868566"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859D3" w14:textId="77777777" w:rsidR="00320675" w:rsidRPr="00140E21" w:rsidRDefault="00320675" w:rsidP="003B2A3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F5A96DF" w14:textId="77777777" w:rsidR="00320675" w:rsidRPr="00140E21" w:rsidRDefault="00320675" w:rsidP="003B2A3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20675" w:rsidRPr="00140E21" w14:paraId="61C433DB"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4E546082"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74B3F" w14:textId="77777777" w:rsidR="00320675" w:rsidRPr="00140E21" w:rsidRDefault="00320675" w:rsidP="003B2A3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0DE7892" w14:textId="77777777" w:rsidR="00320675" w:rsidRPr="00140E21" w:rsidRDefault="00320675" w:rsidP="003B2A3E">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320675" w:rsidRPr="00140E21" w14:paraId="1B7834C7"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3F0648F4"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97DCC" w14:textId="77777777" w:rsidR="00320675" w:rsidRPr="00140E21" w:rsidRDefault="00320675" w:rsidP="003B2A3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5CBEE0D" w14:textId="77777777" w:rsidR="00320675" w:rsidRPr="00140E21" w:rsidRDefault="00320675" w:rsidP="003B2A3E">
            <w:pPr>
              <w:pStyle w:val="TAL"/>
              <w:rPr>
                <w:rFonts w:eastAsia="Malgun Gothic"/>
              </w:rPr>
            </w:pPr>
            <w:r w:rsidRPr="00140E21">
              <w:rPr>
                <w:rFonts w:eastAsia="Malgun Gothic"/>
              </w:rPr>
              <w:t>Defines areas in which the UE is not permitted to initiate any communication with the network.</w:t>
            </w:r>
          </w:p>
        </w:tc>
      </w:tr>
      <w:tr w:rsidR="00320675" w:rsidRPr="00140E21" w14:paraId="46B2AA3C"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6D8D77C7"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9040D" w14:textId="77777777" w:rsidR="00320675" w:rsidRPr="00140E21" w:rsidRDefault="00320675" w:rsidP="003B2A3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15D632F" w14:textId="77777777" w:rsidR="00320675" w:rsidRPr="00140E21" w:rsidRDefault="00320675" w:rsidP="003B2A3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20675" w:rsidRPr="00140E21" w14:paraId="0687392C"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4F39A76C"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8BC17" w14:textId="77777777" w:rsidR="00320675" w:rsidRPr="00140E21" w:rsidRDefault="00320675" w:rsidP="003B2A3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2B4A0BD" w14:textId="77777777" w:rsidR="00320675" w:rsidRPr="00140E21" w:rsidRDefault="00320675" w:rsidP="003B2A3E">
            <w:pPr>
              <w:pStyle w:val="TAL"/>
              <w:rPr>
                <w:rFonts w:eastAsia="Malgun Gothic"/>
              </w:rPr>
            </w:pPr>
            <w:r w:rsidRPr="00140E21">
              <w:rPr>
                <w:rFonts w:eastAsia="Malgun Gothic"/>
              </w:rPr>
              <w:t>Defines whether UE is allowed to connect to 5GC and/or EPC for this PLMN.</w:t>
            </w:r>
          </w:p>
        </w:tc>
      </w:tr>
      <w:tr w:rsidR="00320675" w:rsidRPr="00140E21" w14:paraId="06783600"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0CA8FD8B"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136595" w14:textId="77777777" w:rsidR="00320675" w:rsidRPr="00140E21" w:rsidRDefault="00320675" w:rsidP="003B2A3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52CE5C9" w14:textId="77777777" w:rsidR="00320675" w:rsidRPr="00140E21" w:rsidRDefault="00320675" w:rsidP="003B2A3E">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320675" w:rsidRPr="00140E21" w14:paraId="3C8E493C"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4CBC59A4"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7D8E5" w14:textId="77777777" w:rsidR="00320675" w:rsidRPr="00140E21" w:rsidRDefault="00320675" w:rsidP="003B2A3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DD8ADBF" w14:textId="77777777" w:rsidR="00320675" w:rsidRPr="00140E21" w:rsidRDefault="00320675" w:rsidP="003B2A3E">
            <w:pPr>
              <w:pStyle w:val="TAL"/>
              <w:rPr>
                <w:rFonts w:eastAsia="Malgun Gothic"/>
              </w:rPr>
            </w:pPr>
            <w:r>
              <w:rPr>
                <w:rFonts w:eastAsia="Malgun Gothic"/>
              </w:rPr>
              <w:t>When present, indicates to the serving AMF that the CAG information in the subscription data changed and the UE must be updated.</w:t>
            </w:r>
          </w:p>
        </w:tc>
      </w:tr>
      <w:tr w:rsidR="00320675" w:rsidRPr="00140E21" w14:paraId="0C75D1C6"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399C5C43"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8C4B89" w14:textId="77777777" w:rsidR="00320675" w:rsidRPr="00140E21" w:rsidRDefault="00320675" w:rsidP="003B2A3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73A8E67" w14:textId="77777777" w:rsidR="00320675" w:rsidRPr="00140E21" w:rsidRDefault="00320675" w:rsidP="003B2A3E">
            <w:pPr>
              <w:pStyle w:val="TAL"/>
              <w:rPr>
                <w:rFonts w:eastAsia="Malgun Gothic"/>
              </w:rPr>
            </w:pPr>
            <w:r w:rsidRPr="00140E21">
              <w:rPr>
                <w:rFonts w:eastAsia="Malgun Gothic"/>
              </w:rPr>
              <w:t>An index to specific RRM configuration in the NG-RAN.</w:t>
            </w:r>
          </w:p>
        </w:tc>
      </w:tr>
      <w:tr w:rsidR="00320675" w:rsidRPr="00140E21" w14:paraId="498BB329"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1EFD4FEE"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01D5F" w14:textId="77777777" w:rsidR="00320675" w:rsidRPr="00140E21" w:rsidRDefault="00320675" w:rsidP="003B2A3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4A3C363" w14:textId="77777777" w:rsidR="00320675" w:rsidRPr="00140E21" w:rsidRDefault="00320675" w:rsidP="003B2A3E">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20675" w:rsidRPr="00140E21" w14:paraId="36789987"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0F651206"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139C3" w14:textId="77777777" w:rsidR="00320675" w:rsidRPr="00140E21" w:rsidRDefault="00320675" w:rsidP="003B2A3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9C1AF8E" w14:textId="77777777" w:rsidR="00320675" w:rsidRPr="00140E21" w:rsidRDefault="00320675" w:rsidP="003B2A3E">
            <w:pPr>
              <w:pStyle w:val="TAL"/>
              <w:rPr>
                <w:rFonts w:eastAsia="Malgun Gothic"/>
              </w:rPr>
            </w:pPr>
            <w:r>
              <w:rPr>
                <w:rFonts w:eastAsia="Malgun Gothic"/>
              </w:rPr>
              <w:t>Indicates a subscribed active time value, which may be influenced by e.g. network configuration parameter as specified in clause 4.15.6.3a.</w:t>
            </w:r>
          </w:p>
        </w:tc>
      </w:tr>
      <w:tr w:rsidR="00320675" w:rsidRPr="00140E21" w14:paraId="5A097137"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4BA699B2"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330B5" w14:textId="77777777" w:rsidR="00320675" w:rsidRPr="00140E21" w:rsidRDefault="00320675" w:rsidP="003B2A3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55070EF" w14:textId="77777777" w:rsidR="00320675" w:rsidRPr="00140E21" w:rsidRDefault="00320675" w:rsidP="003B2A3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20675" w:rsidRPr="00140E21" w14:paraId="4ACEF38E"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37493681"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CBF71" w14:textId="77777777" w:rsidR="00320675" w:rsidRPr="00140E21" w:rsidRDefault="00320675" w:rsidP="003B2A3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A091DF3" w14:textId="77777777" w:rsidR="00320675" w:rsidRPr="00140E21" w:rsidRDefault="00320675" w:rsidP="003B2A3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20675" w:rsidRPr="00140E21" w14:paraId="32C078DF"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0062673B"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EF156" w14:textId="77777777" w:rsidR="00320675" w:rsidRPr="00140E21" w:rsidRDefault="00320675" w:rsidP="003B2A3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01D6534" w14:textId="77777777" w:rsidR="00320675" w:rsidRPr="00140E21" w:rsidRDefault="00320675" w:rsidP="003B2A3E">
            <w:pPr>
              <w:pStyle w:val="TAL"/>
              <w:rPr>
                <w:rFonts w:eastAsia="Malgun Gothic"/>
              </w:rPr>
            </w:pPr>
            <w:r w:rsidRPr="00140E21">
              <w:rPr>
                <w:rFonts w:eastAsia="Malgun Gothic"/>
              </w:rPr>
              <w:t>Information on expected UE movement and communication characteristics. See clause 4.15.6.3</w:t>
            </w:r>
          </w:p>
        </w:tc>
      </w:tr>
      <w:tr w:rsidR="00320675" w:rsidRPr="00140E21" w14:paraId="7BD33A3E"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1CE9DBF4"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7EA6B" w14:textId="77777777" w:rsidR="00320675" w:rsidRPr="00140E21" w:rsidRDefault="00320675" w:rsidP="003B2A3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ED8EF5A" w14:textId="77777777" w:rsidR="00320675" w:rsidRPr="00140E21" w:rsidRDefault="00320675" w:rsidP="003B2A3E">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363196D" w14:textId="77777777" w:rsidR="00320675" w:rsidRPr="00140E21" w:rsidRDefault="00320675" w:rsidP="003B2A3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20675" w:rsidRPr="00140E21" w14:paraId="5575879A"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716E5FF2"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3B7D5" w14:textId="77777777" w:rsidR="00320675" w:rsidRPr="00140E21" w:rsidRDefault="00320675" w:rsidP="003B2A3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6903607" w14:textId="77777777" w:rsidR="00320675" w:rsidRPr="00140E21" w:rsidRDefault="00320675" w:rsidP="003B2A3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20675" w:rsidRPr="00140E21" w14:paraId="37CCFD93"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18E00FB7"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7A11E" w14:textId="77777777" w:rsidR="00320675" w:rsidRPr="00140E21" w:rsidRDefault="00320675" w:rsidP="003B2A3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37CDA3C" w14:textId="77777777" w:rsidR="00320675" w:rsidRPr="00140E21" w:rsidRDefault="00320675" w:rsidP="003B2A3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20675" w:rsidRPr="00140E21" w14:paraId="50524F5D"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4E28B8B5"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2DC76" w14:textId="77777777" w:rsidR="00320675" w:rsidRPr="00140E21" w:rsidRDefault="00320675" w:rsidP="003B2A3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F105324" w14:textId="77777777" w:rsidR="00320675" w:rsidRPr="00140E21" w:rsidRDefault="00320675" w:rsidP="003B2A3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20675" w:rsidRPr="00140E21" w14:paraId="4A5DE1FD"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00BB80F9"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F904C" w14:textId="77777777" w:rsidR="00320675" w:rsidRPr="00140E21" w:rsidRDefault="00320675" w:rsidP="003B2A3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B5F8428" w14:textId="77777777" w:rsidR="00320675" w:rsidRPr="00140E21" w:rsidRDefault="00320675" w:rsidP="003B2A3E">
            <w:pPr>
              <w:pStyle w:val="TAL"/>
              <w:rPr>
                <w:rFonts w:eastAsia="Malgun Gothic"/>
              </w:rPr>
            </w:pPr>
            <w:r>
              <w:rPr>
                <w:rFonts w:eastAsia="Malgun Gothic"/>
              </w:rPr>
              <w:t>Indicates the AMF to provide the UE with the full set of subscribed S-NSSAIs even if they do not share a common NSSRG.</w:t>
            </w:r>
          </w:p>
        </w:tc>
      </w:tr>
      <w:tr w:rsidR="00320675" w:rsidRPr="00140E21" w14:paraId="716B3F4F"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0EB374EA"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8EBDC" w14:textId="77777777" w:rsidR="00320675" w:rsidRPr="00140E21" w:rsidRDefault="00320675" w:rsidP="003B2A3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69D08E7" w14:textId="77777777" w:rsidR="00320675" w:rsidRPr="00140E21" w:rsidRDefault="00320675" w:rsidP="003B2A3E">
            <w:pPr>
              <w:pStyle w:val="TAL"/>
              <w:rPr>
                <w:rFonts w:eastAsia="Malgun Gothic"/>
              </w:rPr>
            </w:pPr>
            <w:r w:rsidRPr="00140E21">
              <w:rPr>
                <w:rFonts w:eastAsia="Malgun Gothic"/>
              </w:rPr>
              <w:t>Trace requirements about a UE (e.g. trace reference, address of the Trace Collection Entity, etc.) is defined in TS 32.421 [39].</w:t>
            </w:r>
          </w:p>
        </w:tc>
      </w:tr>
      <w:tr w:rsidR="00320675" w:rsidRPr="00140E21" w14:paraId="2DFEAD33"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3A68BF26"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79DB9C" w14:textId="77777777" w:rsidR="00320675" w:rsidRPr="00140E21" w:rsidRDefault="00320675" w:rsidP="003B2A3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0EAE276" w14:textId="77777777" w:rsidR="00320675" w:rsidRPr="00140E21" w:rsidRDefault="00320675" w:rsidP="003B2A3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20675" w:rsidRPr="00140E21" w14:paraId="69C3BF20"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1E473953"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ED6AE" w14:textId="77777777" w:rsidR="00320675" w:rsidRPr="00140E21" w:rsidRDefault="00320675" w:rsidP="003B2A3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02EAD87" w14:textId="77777777" w:rsidR="00320675" w:rsidRPr="00140E21" w:rsidRDefault="00320675" w:rsidP="003B2A3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20675" w:rsidRPr="00140E21" w14:paraId="03327BF5"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1588197A"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6118C" w14:textId="77777777" w:rsidR="00320675" w:rsidRPr="00140E21" w:rsidRDefault="00320675" w:rsidP="003B2A3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1BF27E" w14:textId="77777777" w:rsidR="00320675" w:rsidRPr="00140E21" w:rsidRDefault="00320675" w:rsidP="003B2A3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20675" w:rsidRPr="00140E21" w14:paraId="6C589D05"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42CA119D"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282EF" w14:textId="77777777" w:rsidR="00320675" w:rsidRPr="00140E21" w:rsidRDefault="00320675" w:rsidP="003B2A3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A3605EF" w14:textId="77777777" w:rsidR="00320675" w:rsidRPr="00140E21" w:rsidRDefault="00320675" w:rsidP="003B2A3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58E6602" w14:textId="77777777" w:rsidR="00320675" w:rsidRPr="00140E21" w:rsidRDefault="00320675" w:rsidP="003B2A3E">
            <w:pPr>
              <w:pStyle w:val="TAL"/>
              <w:rPr>
                <w:rFonts w:eastAsia="Malgun Gothic"/>
              </w:rPr>
            </w:pPr>
          </w:p>
          <w:p w14:paraId="72EC3FCD" w14:textId="77777777" w:rsidR="00320675" w:rsidRPr="00140E21" w:rsidRDefault="00320675" w:rsidP="003B2A3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20675" w:rsidRPr="00140E21" w14:paraId="284FE0AC"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1E8CCB45"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5ED2B0" w14:textId="77777777" w:rsidR="00320675" w:rsidRPr="00140E21" w:rsidRDefault="00320675" w:rsidP="003B2A3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2C55B64" w14:textId="77777777" w:rsidR="00320675" w:rsidRPr="00140E21" w:rsidRDefault="00320675" w:rsidP="003B2A3E">
            <w:pPr>
              <w:pStyle w:val="TAL"/>
              <w:rPr>
                <w:rFonts w:eastAsia="Malgun Gothic"/>
              </w:rPr>
            </w:pPr>
            <w:r w:rsidRPr="00140E21">
              <w:rPr>
                <w:rFonts w:eastAsia="Malgun Gothic"/>
              </w:rPr>
              <w:t>Numerical value used by the NG-RAN to prioritise between UEs accessing via NB-IoT.</w:t>
            </w:r>
          </w:p>
        </w:tc>
      </w:tr>
      <w:tr w:rsidR="00320675" w:rsidRPr="00140E21" w14:paraId="63F039A9"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1B6AFC0E"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46931" w14:textId="77777777" w:rsidR="00320675" w:rsidRPr="00140E21" w:rsidRDefault="00320675" w:rsidP="003B2A3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B548147" w14:textId="77777777" w:rsidR="00320675" w:rsidRPr="00140E21" w:rsidRDefault="00320675" w:rsidP="003B2A3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20675" w:rsidRPr="00140E21" w14:paraId="5CD35099"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11E1036E"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D502E" w14:textId="77777777" w:rsidR="00320675" w:rsidRPr="00140E21" w:rsidRDefault="00320675" w:rsidP="003B2A3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109B78C" w14:textId="77777777" w:rsidR="00320675" w:rsidRPr="00140E21" w:rsidRDefault="00320675" w:rsidP="003B2A3E">
            <w:pPr>
              <w:pStyle w:val="TAL"/>
              <w:rPr>
                <w:rFonts w:eastAsia="Malgun Gothic"/>
              </w:rPr>
            </w:pPr>
            <w:r>
              <w:rPr>
                <w:rFonts w:eastAsia="Malgun Gothic"/>
              </w:rPr>
              <w:t>Indicates whether Enhanced Coverage for NB-IoT UEs is restricted or not.</w:t>
            </w:r>
          </w:p>
        </w:tc>
      </w:tr>
      <w:tr w:rsidR="00320675" w:rsidRPr="00140E21" w14:paraId="4E8FA431"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31C7E489"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72546" w14:textId="77777777" w:rsidR="00320675" w:rsidRDefault="00320675" w:rsidP="003B2A3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D7DCF8A" w14:textId="77777777" w:rsidR="00320675" w:rsidRDefault="00320675" w:rsidP="003B2A3E">
            <w:pPr>
              <w:pStyle w:val="TAL"/>
              <w:rPr>
                <w:rFonts w:eastAsia="Malgun Gothic"/>
              </w:rPr>
            </w:pPr>
            <w:r>
              <w:rPr>
                <w:rFonts w:eastAsia="Malgun Gothic"/>
              </w:rPr>
              <w:t>Indicates that the subscriber is allowed for IAB-operation as specified in clause 5.35.2 of TS 23.501 [2].</w:t>
            </w:r>
          </w:p>
        </w:tc>
      </w:tr>
      <w:tr w:rsidR="00320675" w:rsidRPr="00140E21" w14:paraId="68CFDFDB"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779ADB71"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1709F" w14:textId="77777777" w:rsidR="00320675" w:rsidRDefault="00320675" w:rsidP="003B2A3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5AA2CE7" w14:textId="77777777" w:rsidR="00320675" w:rsidRDefault="00320675" w:rsidP="003B2A3E">
            <w:pPr>
              <w:pStyle w:val="TAL"/>
              <w:rPr>
                <w:rFonts w:eastAsia="Malgun Gothic"/>
              </w:rPr>
            </w:pPr>
            <w:r>
              <w:rPr>
                <w:rFonts w:eastAsia="Malgun Gothic"/>
              </w:rPr>
              <w:t>It contains the Charging Characteristics as defined in Annex A of TS 32.256 [71].</w:t>
            </w:r>
          </w:p>
          <w:p w14:paraId="6C8942AD" w14:textId="77777777" w:rsidR="00320675" w:rsidRDefault="00320675" w:rsidP="003B2A3E">
            <w:pPr>
              <w:pStyle w:val="TAL"/>
              <w:rPr>
                <w:rFonts w:eastAsia="Malgun Gothic"/>
              </w:rPr>
            </w:pPr>
            <w:r>
              <w:rPr>
                <w:rFonts w:eastAsia="Malgun Gothic"/>
              </w:rPr>
              <w:t>This information, when provided, shall override any corresponding predefined information at the AMF.</w:t>
            </w:r>
          </w:p>
        </w:tc>
      </w:tr>
      <w:tr w:rsidR="00320675" w:rsidRPr="00140E21" w14:paraId="7F21B816"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09CBBBE3"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3B972" w14:textId="77777777" w:rsidR="00320675" w:rsidRDefault="00320675" w:rsidP="003B2A3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C1E3D48" w14:textId="77777777" w:rsidR="00320675" w:rsidRDefault="00320675" w:rsidP="003B2A3E">
            <w:pPr>
              <w:pStyle w:val="TAL"/>
              <w:rPr>
                <w:rFonts w:eastAsia="Malgun Gothic"/>
              </w:rPr>
            </w:pPr>
            <w:r>
              <w:rPr>
                <w:rFonts w:eastAsia="Malgun Gothic"/>
              </w:rPr>
              <w:t>Indicates a subscribed extended idle mode DRX cycle length value.</w:t>
            </w:r>
          </w:p>
        </w:tc>
      </w:tr>
      <w:tr w:rsidR="00320675" w:rsidRPr="00140E21" w14:paraId="40C2F5D3"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4BA02864"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A5CAB" w14:textId="77777777" w:rsidR="00320675" w:rsidRDefault="00320675" w:rsidP="003B2A3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C01EBE2" w14:textId="77777777" w:rsidR="00320675" w:rsidRDefault="00320675" w:rsidP="003B2A3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20675" w:rsidRPr="00140E21" w14:paraId="7AC1275A"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125D6663"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DA96D" w14:textId="77777777" w:rsidR="00320675" w:rsidRDefault="00320675" w:rsidP="003B2A3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6C97CB0" w14:textId="77777777" w:rsidR="00320675" w:rsidRDefault="00320675" w:rsidP="003B2A3E">
            <w:pPr>
              <w:pStyle w:val="TAL"/>
              <w:rPr>
                <w:rFonts w:eastAsia="Malgun Gothic"/>
              </w:rPr>
            </w:pPr>
            <w:r>
              <w:rPr>
                <w:rFonts w:eastAsia="Malgun Gothic"/>
              </w:rPr>
              <w:t>Aerial UE Subscription Information. It contains an Indication on whether Aerial service for the UE is allowed or not.</w:t>
            </w:r>
          </w:p>
        </w:tc>
      </w:tr>
      <w:tr w:rsidR="00320675" w:rsidRPr="00140E21" w14:paraId="5C7BC780" w14:textId="77777777" w:rsidTr="003B2A3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F0FA978"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55182" w14:textId="77777777" w:rsidR="00320675" w:rsidRDefault="00320675" w:rsidP="003B2A3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674DE2A" w14:textId="77777777" w:rsidR="00320675" w:rsidRDefault="00320675" w:rsidP="003B2A3E">
            <w:pPr>
              <w:pStyle w:val="TAL"/>
              <w:rPr>
                <w:rFonts w:eastAsia="Malgun Gothic"/>
              </w:rPr>
            </w:pPr>
            <w:r>
              <w:rPr>
                <w:rFonts w:eastAsia="Malgun Gothic"/>
              </w:rPr>
              <w:t>Routing Indicator assigned to the SUPI.</w:t>
            </w:r>
          </w:p>
        </w:tc>
      </w:tr>
      <w:tr w:rsidR="00320675" w:rsidRPr="00140E21" w14:paraId="7993CB65" w14:textId="77777777" w:rsidTr="003B2A3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A155F7" w14:textId="77777777" w:rsidR="00320675" w:rsidRPr="00140E21" w:rsidRDefault="00320675" w:rsidP="003B2A3E">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F6B9DC1" w14:textId="77777777" w:rsidR="00320675" w:rsidRPr="00140E21" w:rsidRDefault="00320675" w:rsidP="003B2A3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E8FB15B" w14:textId="77777777" w:rsidR="00320675" w:rsidRPr="00140E21" w:rsidRDefault="00320675" w:rsidP="003B2A3E">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20675" w:rsidRPr="00140E21" w14:paraId="791554A1"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35EECBA4" w14:textId="77777777" w:rsidR="00320675" w:rsidRPr="00140E21" w:rsidRDefault="00320675" w:rsidP="003B2A3E">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507266D" w14:textId="77777777" w:rsidR="00320675" w:rsidRPr="00140E21" w:rsidRDefault="00320675" w:rsidP="003B2A3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E59E0E4" w14:textId="77777777" w:rsidR="00320675" w:rsidRPr="00140E21" w:rsidRDefault="00320675" w:rsidP="003B2A3E">
            <w:pPr>
              <w:pStyle w:val="TAL"/>
              <w:rPr>
                <w:rFonts w:eastAsia="Malgun Gothic"/>
              </w:rPr>
            </w:pPr>
            <w:r>
              <w:rPr>
                <w:rFonts w:eastAsia="Malgun Gothic"/>
              </w:rPr>
              <w:t>The Subscribed S-NSSAIs marked as default S-NSSAI. In the roaming case, only those applicable to the Serving PLMN (NOTE 12).</w:t>
            </w:r>
          </w:p>
        </w:tc>
      </w:tr>
      <w:tr w:rsidR="00320675" w:rsidRPr="00140E21" w14:paraId="7EB8427C"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425CA178" w14:textId="77777777" w:rsidR="00320675" w:rsidRPr="00140E21" w:rsidRDefault="00320675" w:rsidP="003B2A3E">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6AB5188" w14:textId="77777777" w:rsidR="00320675" w:rsidRPr="00140E21" w:rsidRDefault="00320675" w:rsidP="003B2A3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563BF8D" w14:textId="77777777" w:rsidR="00320675" w:rsidRPr="00140E21" w:rsidRDefault="00320675" w:rsidP="003B2A3E">
            <w:pPr>
              <w:pStyle w:val="TAL"/>
              <w:rPr>
                <w:rFonts w:eastAsia="Malgun Gothic"/>
              </w:rPr>
            </w:pPr>
            <w:r>
              <w:rPr>
                <w:rFonts w:eastAsia="Malgun Gothic"/>
              </w:rPr>
              <w:t>The Subscribed S-NSSAIs marked as subject to NSSAA.</w:t>
            </w:r>
          </w:p>
        </w:tc>
      </w:tr>
      <w:tr w:rsidR="00320675" w:rsidRPr="00140E21" w14:paraId="620BA59F" w14:textId="77777777" w:rsidTr="003B2A3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DDB8D13"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BFFFD2" w14:textId="77777777" w:rsidR="00320675" w:rsidRPr="00140E21" w:rsidRDefault="00320675" w:rsidP="003B2A3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2C6071C" w14:textId="77777777" w:rsidR="00320675" w:rsidRPr="00140E21" w:rsidRDefault="00320675" w:rsidP="003B2A3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20675" w:rsidRPr="00140E21" w14:paraId="0BF0DA1B" w14:textId="77777777" w:rsidTr="003B2A3E">
        <w:trPr>
          <w:cantSplit/>
          <w:tblHeader/>
          <w:jc w:val="center"/>
        </w:trPr>
        <w:tc>
          <w:tcPr>
            <w:tcW w:w="1980" w:type="dxa"/>
            <w:tcBorders>
              <w:top w:val="single" w:sz="4" w:space="0" w:color="auto"/>
              <w:left w:val="single" w:sz="4" w:space="0" w:color="auto"/>
              <w:bottom w:val="nil"/>
              <w:right w:val="single" w:sz="4" w:space="0" w:color="auto"/>
            </w:tcBorders>
          </w:tcPr>
          <w:p w14:paraId="73DDA68A" w14:textId="77777777" w:rsidR="00320675" w:rsidRPr="00140E21" w:rsidRDefault="00320675" w:rsidP="003B2A3E">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94AFDE9" w14:textId="77777777" w:rsidR="00320675" w:rsidRPr="00140E21" w:rsidRDefault="00320675" w:rsidP="003B2A3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CFB9E32" w14:textId="77777777" w:rsidR="00320675" w:rsidRPr="00140E21" w:rsidRDefault="00320675" w:rsidP="003B2A3E">
            <w:pPr>
              <w:pStyle w:val="TAL"/>
              <w:rPr>
                <w:rFonts w:eastAsia="Malgun Gothic"/>
              </w:rPr>
            </w:pPr>
            <w:r w:rsidRPr="00140E21">
              <w:rPr>
                <w:rFonts w:eastAsia="Malgun Gothic"/>
              </w:rPr>
              <w:t>Key</w:t>
            </w:r>
          </w:p>
        </w:tc>
      </w:tr>
      <w:tr w:rsidR="00320675" w:rsidRPr="00140E21" w14:paraId="7E7B096F" w14:textId="77777777" w:rsidTr="003B2A3E">
        <w:trPr>
          <w:cantSplit/>
          <w:tblHeader/>
          <w:jc w:val="center"/>
        </w:trPr>
        <w:tc>
          <w:tcPr>
            <w:tcW w:w="1980" w:type="dxa"/>
            <w:tcBorders>
              <w:top w:val="nil"/>
              <w:left w:val="single" w:sz="4" w:space="0" w:color="auto"/>
              <w:bottom w:val="nil"/>
              <w:right w:val="single" w:sz="4" w:space="0" w:color="auto"/>
            </w:tcBorders>
          </w:tcPr>
          <w:p w14:paraId="31EBEDB0" w14:textId="77777777" w:rsidR="00320675" w:rsidRPr="00140E21" w:rsidRDefault="00320675" w:rsidP="003B2A3E">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30A5566" w14:textId="77777777" w:rsidR="00320675" w:rsidRPr="00140E21" w:rsidRDefault="00320675" w:rsidP="003B2A3E">
            <w:pPr>
              <w:pStyle w:val="TAL"/>
              <w:rPr>
                <w:rFonts w:eastAsia="Malgun Gothic"/>
                <w:b/>
              </w:rPr>
            </w:pPr>
            <w:r w:rsidRPr="00140E21">
              <w:rPr>
                <w:rFonts w:eastAsia="Malgun Gothic"/>
                <w:b/>
              </w:rPr>
              <w:t>SMF Selection Subscription data contains one or more S-NSSAI level subscription data:</w:t>
            </w:r>
          </w:p>
        </w:tc>
      </w:tr>
      <w:tr w:rsidR="00320675" w:rsidRPr="00140E21" w14:paraId="32F1E0F6" w14:textId="77777777" w:rsidTr="00F71FE7">
        <w:trPr>
          <w:cantSplit/>
          <w:tblHeader/>
          <w:jc w:val="center"/>
        </w:trPr>
        <w:tc>
          <w:tcPr>
            <w:tcW w:w="1980" w:type="dxa"/>
            <w:vMerge w:val="restart"/>
            <w:tcBorders>
              <w:top w:val="nil"/>
              <w:left w:val="single" w:sz="4" w:space="0" w:color="auto"/>
              <w:right w:val="single" w:sz="4" w:space="0" w:color="auto"/>
            </w:tcBorders>
          </w:tcPr>
          <w:p w14:paraId="1247ACA3" w14:textId="77777777" w:rsidR="00320675" w:rsidRPr="00140E21" w:rsidRDefault="00320675" w:rsidP="003B2A3E">
            <w:pPr>
              <w:pStyle w:val="TAL"/>
              <w:rPr>
                <w:rFonts w:eastAsia="Malgun Gothic"/>
              </w:rPr>
            </w:pPr>
            <w:r w:rsidRPr="00140E21">
              <w:rPr>
                <w:rFonts w:eastAsia="SimSun"/>
                <w:lang w:eastAsia="zh-CN"/>
              </w:rPr>
              <w:t>Selection as described</w:t>
            </w:r>
          </w:p>
          <w:p w14:paraId="62B69199" w14:textId="77777777" w:rsidR="00320675" w:rsidRPr="00140E21" w:rsidRDefault="00320675" w:rsidP="003B2A3E">
            <w:pPr>
              <w:pStyle w:val="TAL"/>
              <w:rPr>
                <w:rFonts w:eastAsia="Malgun Gothic"/>
              </w:rPr>
            </w:pPr>
            <w:r w:rsidRPr="00140E21">
              <w:rPr>
                <w:rFonts w:eastAsia="SimSun"/>
                <w:lang w:eastAsia="zh-CN"/>
              </w:rPr>
              <w:t>in clause 6.3.2 of</w:t>
            </w:r>
          </w:p>
          <w:p w14:paraId="5125F04B" w14:textId="10FC971E" w:rsidR="00320675" w:rsidRPr="00140E21" w:rsidRDefault="00320675" w:rsidP="003B2A3E">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7804896" w14:textId="77777777" w:rsidR="00320675" w:rsidRPr="00140E21" w:rsidRDefault="00320675" w:rsidP="003B2A3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F6D6614" w14:textId="77777777" w:rsidR="00320675" w:rsidRPr="00140E21" w:rsidRDefault="00320675" w:rsidP="003B2A3E">
            <w:pPr>
              <w:pStyle w:val="TAL"/>
              <w:rPr>
                <w:rFonts w:eastAsia="Malgun Gothic"/>
              </w:rPr>
            </w:pPr>
            <w:r w:rsidRPr="00140E21">
              <w:rPr>
                <w:rFonts w:eastAsia="Malgun Gothic"/>
              </w:rPr>
              <w:t>Indicates the value of the S-NSSAI.</w:t>
            </w:r>
          </w:p>
        </w:tc>
      </w:tr>
      <w:tr w:rsidR="00320675" w:rsidRPr="00140E21" w14:paraId="6528DC7B" w14:textId="77777777" w:rsidTr="00F71FE7">
        <w:trPr>
          <w:cantSplit/>
          <w:tblHeader/>
          <w:jc w:val="center"/>
        </w:trPr>
        <w:tc>
          <w:tcPr>
            <w:tcW w:w="1980" w:type="dxa"/>
            <w:vMerge/>
            <w:tcBorders>
              <w:left w:val="single" w:sz="4" w:space="0" w:color="auto"/>
              <w:right w:val="single" w:sz="4" w:space="0" w:color="auto"/>
            </w:tcBorders>
          </w:tcPr>
          <w:p w14:paraId="04501317" w14:textId="7A2255EF"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9050B" w14:textId="77777777" w:rsidR="00320675" w:rsidRPr="00140E21" w:rsidRDefault="00320675" w:rsidP="003B2A3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432681" w14:textId="77777777" w:rsidR="00320675" w:rsidRPr="00140E21" w:rsidRDefault="00320675" w:rsidP="003B2A3E">
            <w:pPr>
              <w:pStyle w:val="TAL"/>
              <w:rPr>
                <w:rFonts w:eastAsia="Malgun Gothic"/>
              </w:rPr>
            </w:pPr>
            <w:r w:rsidRPr="00140E21">
              <w:rPr>
                <w:rFonts w:eastAsia="Malgun Gothic"/>
              </w:rPr>
              <w:t>List of the subscribed DNNs for the UE (NOTE 1).</w:t>
            </w:r>
          </w:p>
        </w:tc>
      </w:tr>
      <w:tr w:rsidR="00320675" w:rsidRPr="00140E21" w14:paraId="21440529" w14:textId="77777777" w:rsidTr="00F71FE7">
        <w:trPr>
          <w:cantSplit/>
          <w:tblHeader/>
          <w:jc w:val="center"/>
        </w:trPr>
        <w:tc>
          <w:tcPr>
            <w:tcW w:w="1980" w:type="dxa"/>
            <w:vMerge/>
            <w:tcBorders>
              <w:left w:val="single" w:sz="4" w:space="0" w:color="auto"/>
              <w:right w:val="single" w:sz="4" w:space="0" w:color="auto"/>
            </w:tcBorders>
          </w:tcPr>
          <w:p w14:paraId="6B9F4EAC" w14:textId="5F648B12"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9A1438" w14:textId="77777777" w:rsidR="00320675" w:rsidRPr="00140E21" w:rsidRDefault="00320675" w:rsidP="003B2A3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7068C60" w14:textId="77777777" w:rsidR="00320675" w:rsidRPr="00140E21" w:rsidRDefault="00320675" w:rsidP="003B2A3E">
            <w:pPr>
              <w:pStyle w:val="TAL"/>
              <w:rPr>
                <w:rFonts w:eastAsia="Malgun Gothic"/>
              </w:rPr>
            </w:pPr>
            <w:r w:rsidRPr="00140E21">
              <w:rPr>
                <w:rFonts w:eastAsia="Malgun Gothic"/>
              </w:rPr>
              <w:t>The default DNN if the UE does not provide a DNN (NOTE 2).</w:t>
            </w:r>
          </w:p>
        </w:tc>
      </w:tr>
      <w:tr w:rsidR="00320675" w:rsidRPr="00140E21" w14:paraId="074289CC" w14:textId="77777777" w:rsidTr="00F71FE7">
        <w:trPr>
          <w:cantSplit/>
          <w:tblHeader/>
          <w:jc w:val="center"/>
        </w:trPr>
        <w:tc>
          <w:tcPr>
            <w:tcW w:w="1980" w:type="dxa"/>
            <w:vMerge/>
            <w:tcBorders>
              <w:left w:val="single" w:sz="4" w:space="0" w:color="auto"/>
              <w:right w:val="single" w:sz="4" w:space="0" w:color="auto"/>
            </w:tcBorders>
          </w:tcPr>
          <w:p w14:paraId="4986B7E8"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A1A18" w14:textId="77777777" w:rsidR="00320675" w:rsidRPr="00140E21" w:rsidRDefault="00320675" w:rsidP="003B2A3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5D7EA41" w14:textId="77777777" w:rsidR="00320675" w:rsidRPr="00140E21" w:rsidRDefault="00320675" w:rsidP="003B2A3E">
            <w:pPr>
              <w:pStyle w:val="TAL"/>
              <w:rPr>
                <w:rFonts w:eastAsia="Malgun Gothic"/>
              </w:rPr>
            </w:pPr>
            <w:r>
              <w:rPr>
                <w:rFonts w:eastAsia="Malgun Gothic"/>
              </w:rPr>
              <w:t>List of DNNs that are used for aerial services (e.g. UAS operations or C2, etc.) as described in TS 23.256 [80]. (see NOTE 13).</w:t>
            </w:r>
          </w:p>
        </w:tc>
      </w:tr>
      <w:tr w:rsidR="00320675" w:rsidRPr="00140E21" w14:paraId="38A16E5B" w14:textId="77777777" w:rsidTr="00F71FE7">
        <w:trPr>
          <w:cantSplit/>
          <w:tblHeader/>
          <w:jc w:val="center"/>
        </w:trPr>
        <w:tc>
          <w:tcPr>
            <w:tcW w:w="1980" w:type="dxa"/>
            <w:vMerge/>
            <w:tcBorders>
              <w:left w:val="single" w:sz="4" w:space="0" w:color="auto"/>
              <w:right w:val="single" w:sz="4" w:space="0" w:color="auto"/>
            </w:tcBorders>
          </w:tcPr>
          <w:p w14:paraId="1EAD03D8"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939CD" w14:textId="77777777" w:rsidR="00320675" w:rsidRPr="00140E21" w:rsidRDefault="00320675" w:rsidP="003B2A3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BAB607D" w14:textId="77777777" w:rsidR="00320675" w:rsidRPr="00140E21" w:rsidRDefault="00320675" w:rsidP="003B2A3E">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20675" w:rsidRPr="00140E21" w14:paraId="38846200" w14:textId="77777777" w:rsidTr="00F71FE7">
        <w:trPr>
          <w:cantSplit/>
          <w:tblHeader/>
          <w:jc w:val="center"/>
        </w:trPr>
        <w:tc>
          <w:tcPr>
            <w:tcW w:w="1980" w:type="dxa"/>
            <w:vMerge/>
            <w:tcBorders>
              <w:left w:val="single" w:sz="4" w:space="0" w:color="auto"/>
              <w:right w:val="single" w:sz="4" w:space="0" w:color="auto"/>
            </w:tcBorders>
          </w:tcPr>
          <w:p w14:paraId="241375D2"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BCE2F" w14:textId="77777777" w:rsidR="00320675" w:rsidRPr="00140E21" w:rsidRDefault="00320675" w:rsidP="003B2A3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941B333" w14:textId="77777777" w:rsidR="00320675" w:rsidRPr="00140E21" w:rsidRDefault="00320675" w:rsidP="003B2A3E">
            <w:pPr>
              <w:pStyle w:val="TAL"/>
              <w:rPr>
                <w:rFonts w:eastAsia="Malgun Gothic"/>
              </w:rPr>
            </w:pPr>
            <w:r w:rsidRPr="00140E21">
              <w:rPr>
                <w:rFonts w:eastAsia="Malgun Gothic"/>
              </w:rPr>
              <w:t>Indicates whether EPS interworking is supported per (S-NSSAI, subscribed DNN).</w:t>
            </w:r>
          </w:p>
        </w:tc>
      </w:tr>
      <w:tr w:rsidR="00320675" w:rsidRPr="00140E21" w14:paraId="0860EC47" w14:textId="77777777" w:rsidTr="00F71FE7">
        <w:trPr>
          <w:cantSplit/>
          <w:tblHeader/>
          <w:jc w:val="center"/>
        </w:trPr>
        <w:tc>
          <w:tcPr>
            <w:tcW w:w="1980" w:type="dxa"/>
            <w:vMerge/>
            <w:tcBorders>
              <w:left w:val="single" w:sz="4" w:space="0" w:color="auto"/>
              <w:right w:val="single" w:sz="4" w:space="0" w:color="auto"/>
            </w:tcBorders>
          </w:tcPr>
          <w:p w14:paraId="49B075DD"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A66D4A" w14:textId="77777777" w:rsidR="00320675" w:rsidRPr="00140E21" w:rsidRDefault="00320675" w:rsidP="003B2A3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8BB66BB" w14:textId="77777777" w:rsidR="00320675" w:rsidRPr="00140E21" w:rsidRDefault="00320675" w:rsidP="003B2A3E">
            <w:pPr>
              <w:pStyle w:val="TAL"/>
              <w:rPr>
                <w:rFonts w:eastAsia="Malgun Gothic"/>
              </w:rPr>
            </w:pPr>
            <w:r>
              <w:rPr>
                <w:rFonts w:eastAsia="Malgun Gothic"/>
              </w:rPr>
              <w:t>Indication whether the same SMF for multiple PDU Sessions to the same DNN and S-NSSAI is required.</w:t>
            </w:r>
          </w:p>
        </w:tc>
      </w:tr>
      <w:tr w:rsidR="00320675" w:rsidRPr="00140E21" w14:paraId="1E5043F8" w14:textId="77777777" w:rsidTr="00F71FE7">
        <w:trPr>
          <w:cantSplit/>
          <w:tblHeader/>
          <w:jc w:val="center"/>
        </w:trPr>
        <w:tc>
          <w:tcPr>
            <w:tcW w:w="1980" w:type="dxa"/>
            <w:vMerge/>
            <w:tcBorders>
              <w:left w:val="single" w:sz="4" w:space="0" w:color="auto"/>
              <w:right w:val="single" w:sz="4" w:space="0" w:color="auto"/>
            </w:tcBorders>
          </w:tcPr>
          <w:p w14:paraId="09551931"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42586" w14:textId="77777777" w:rsidR="00320675" w:rsidRPr="00140E21" w:rsidRDefault="00320675" w:rsidP="003B2A3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A104C6A" w14:textId="77777777" w:rsidR="00320675" w:rsidRPr="00140E21" w:rsidRDefault="00320675" w:rsidP="003B2A3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20675" w:rsidRPr="00140E21" w14:paraId="383369FE" w14:textId="77777777" w:rsidTr="00F71FE7">
        <w:trPr>
          <w:cantSplit/>
          <w:tblHeader/>
          <w:jc w:val="center"/>
        </w:trPr>
        <w:tc>
          <w:tcPr>
            <w:tcW w:w="1980" w:type="dxa"/>
            <w:vMerge/>
            <w:tcBorders>
              <w:left w:val="single" w:sz="4" w:space="0" w:color="auto"/>
              <w:right w:val="single" w:sz="4" w:space="0" w:color="auto"/>
            </w:tcBorders>
          </w:tcPr>
          <w:p w14:paraId="084C432F" w14:textId="77777777" w:rsidR="00320675" w:rsidRPr="00140E21" w:rsidRDefault="00320675" w:rsidP="003B2A3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A1D7D" w14:textId="77777777" w:rsidR="00320675" w:rsidRPr="00140E21" w:rsidRDefault="00320675" w:rsidP="003B2A3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F0A4630" w14:textId="77777777" w:rsidR="00320675" w:rsidRPr="00140E21" w:rsidRDefault="00320675" w:rsidP="003B2A3E">
            <w:pPr>
              <w:pStyle w:val="TAL"/>
              <w:rPr>
                <w:rFonts w:eastAsia="Malgun Gothic"/>
              </w:rPr>
            </w:pPr>
            <w:r>
              <w:rPr>
                <w:rFonts w:eastAsia="Malgun Gothic"/>
              </w:rPr>
              <w:t>When static IP address/prefix is used, this may be used to indicate the associated SMF information per (S-NSSAI, DNN).</w:t>
            </w:r>
          </w:p>
        </w:tc>
      </w:tr>
      <w:tr w:rsidR="00320675" w:rsidRPr="00140E21" w14:paraId="347E6A05" w14:textId="77777777" w:rsidTr="00F71FE7">
        <w:trPr>
          <w:cantSplit/>
          <w:tblHeader/>
          <w:jc w:val="center"/>
        </w:trPr>
        <w:tc>
          <w:tcPr>
            <w:tcW w:w="1980" w:type="dxa"/>
            <w:vMerge/>
            <w:tcBorders>
              <w:left w:val="single" w:sz="4" w:space="0" w:color="auto"/>
              <w:bottom w:val="single" w:sz="4" w:space="0" w:color="auto"/>
              <w:right w:val="single" w:sz="4" w:space="0" w:color="auto"/>
            </w:tcBorders>
          </w:tcPr>
          <w:p w14:paraId="14C87CD4"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99BA4" w14:textId="1BA40D7B" w:rsidR="00320675" w:rsidRDefault="00320675" w:rsidP="00320675">
            <w:pPr>
              <w:pStyle w:val="TAL"/>
              <w:rPr>
                <w:rFonts w:eastAsia="Malgun Gothic"/>
              </w:rPr>
            </w:pPr>
            <w:ins w:id="27" w:author="LTHBM2" w:date="2022-11-03T15:18:00Z">
              <w:r>
                <w:rPr>
                  <w:noProof/>
                </w:rPr>
                <w:t>Eligib</w:t>
              </w:r>
            </w:ins>
            <w:ins w:id="28" w:author="LTHBM2" w:date="2022-11-03T15:21:00Z">
              <w:r>
                <w:rPr>
                  <w:noProof/>
                </w:rPr>
                <w:t>ility</w:t>
              </w:r>
            </w:ins>
            <w:ins w:id="29" w:author="LTHBM2" w:date="2022-11-03T15:18:00Z">
              <w:r>
                <w:rPr>
                  <w:noProof/>
                </w:rPr>
                <w:t xml:space="preserve"> to HR PDU Session traffic offloading towards VPLMN EHE </w:t>
              </w:r>
            </w:ins>
          </w:p>
        </w:tc>
        <w:tc>
          <w:tcPr>
            <w:tcW w:w="4225" w:type="dxa"/>
            <w:tcBorders>
              <w:top w:val="single" w:sz="4" w:space="0" w:color="auto"/>
              <w:left w:val="single" w:sz="4" w:space="0" w:color="auto"/>
              <w:bottom w:val="single" w:sz="4" w:space="0" w:color="auto"/>
              <w:right w:val="single" w:sz="4" w:space="0" w:color="auto"/>
            </w:tcBorders>
          </w:tcPr>
          <w:p w14:paraId="40C3478F" w14:textId="77777777" w:rsidR="00320675" w:rsidRDefault="00320675" w:rsidP="00320675">
            <w:pPr>
              <w:pStyle w:val="TAL"/>
              <w:rPr>
                <w:ins w:id="30" w:author="LTHBM2" w:date="2022-11-03T15:21:00Z"/>
                <w:rFonts w:eastAsia="Malgun Gothic"/>
              </w:rPr>
            </w:pPr>
            <w:ins w:id="31" w:author="LTHBM2" w:date="2022-11-03T15:20:00Z">
              <w:r>
                <w:rPr>
                  <w:noProof/>
                </w:rPr>
                <w:t>indication that PDU Sessions to the DNN and S-NSSAI are eligible to HR PDU Session traffic offloading towards VPLMN EHE in the PLMN served by the AMF</w:t>
              </w:r>
              <w:r>
                <w:rPr>
                  <w:rFonts w:eastAsia="Malgun Gothic"/>
                </w:rPr>
                <w:t xml:space="preserve"> </w:t>
              </w:r>
            </w:ins>
          </w:p>
          <w:p w14:paraId="7084DF7B" w14:textId="282223C7" w:rsidR="00320675" w:rsidRDefault="00320675" w:rsidP="00320675">
            <w:pPr>
              <w:pStyle w:val="TAL"/>
              <w:rPr>
                <w:rFonts w:eastAsia="Malgun Gothic"/>
              </w:rPr>
            </w:pPr>
            <w:ins w:id="32" w:author="LTHBM2" w:date="2022-11-03T15:18:00Z">
              <w:r>
                <w:rPr>
                  <w:rFonts w:eastAsia="Malgun Gothic"/>
                </w:rPr>
                <w:t>As defined in TS 23.501 [2]  Clause 5.6.7</w:t>
              </w:r>
            </w:ins>
          </w:p>
        </w:tc>
      </w:tr>
      <w:tr w:rsidR="00320675" w:rsidRPr="00140E21" w14:paraId="645A4363" w14:textId="77777777" w:rsidTr="003B2A3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77604D9" w14:textId="77777777" w:rsidR="00320675" w:rsidRPr="00140E21" w:rsidRDefault="00320675" w:rsidP="0032067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5A4CEEC" w14:textId="77777777" w:rsidR="00320675" w:rsidRPr="00140E21" w:rsidRDefault="00320675" w:rsidP="0032067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A3289F" w14:textId="77777777" w:rsidR="00320675" w:rsidRPr="00140E21" w:rsidRDefault="00320675" w:rsidP="00320675">
            <w:pPr>
              <w:pStyle w:val="TAL"/>
              <w:rPr>
                <w:rFonts w:eastAsia="Malgun Gothic"/>
              </w:rPr>
            </w:pPr>
            <w:r w:rsidRPr="00140E21">
              <w:rPr>
                <w:rFonts w:eastAsia="Malgun Gothic"/>
              </w:rPr>
              <w:t>Key</w:t>
            </w:r>
            <w:r>
              <w:rPr>
                <w:rFonts w:eastAsia="Malgun Gothic"/>
              </w:rPr>
              <w:t>.</w:t>
            </w:r>
          </w:p>
        </w:tc>
      </w:tr>
      <w:tr w:rsidR="00320675" w:rsidRPr="00140E21" w14:paraId="0D68B345"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75D80ED1" w14:textId="77777777" w:rsidR="00320675" w:rsidRPr="00140E21" w:rsidRDefault="00320675" w:rsidP="00320675">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CBD70AB" w14:textId="77777777" w:rsidR="00320675" w:rsidRPr="00140E21" w:rsidRDefault="00320675" w:rsidP="0032067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983CFF" w14:textId="77777777" w:rsidR="00320675" w:rsidRPr="00140E21" w:rsidRDefault="00320675" w:rsidP="00320675">
            <w:pPr>
              <w:pStyle w:val="TAL"/>
              <w:rPr>
                <w:rFonts w:eastAsia="Malgun Gothic"/>
              </w:rPr>
            </w:pPr>
            <w:r w:rsidRPr="00140E21">
              <w:rPr>
                <w:rFonts w:eastAsia="Malgun Gothic"/>
              </w:rPr>
              <w:t>List of PDU Session Id(s) for the UE</w:t>
            </w:r>
            <w:r>
              <w:rPr>
                <w:rFonts w:eastAsia="Malgun Gothic"/>
              </w:rPr>
              <w:t>.</w:t>
            </w:r>
          </w:p>
        </w:tc>
      </w:tr>
      <w:tr w:rsidR="00320675" w:rsidRPr="00140E21" w14:paraId="60128A76"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04B20D20" w14:textId="77777777" w:rsidR="00320675" w:rsidRPr="00140E21" w:rsidRDefault="00320675" w:rsidP="0032067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DAE3ACC" w14:textId="77777777" w:rsidR="00320675" w:rsidRPr="00140E21" w:rsidRDefault="00320675" w:rsidP="00320675">
            <w:pPr>
              <w:pStyle w:val="TAL"/>
              <w:rPr>
                <w:rFonts w:eastAsia="Malgun Gothic"/>
                <w:b/>
              </w:rPr>
            </w:pPr>
            <w:r w:rsidRPr="00140E21">
              <w:rPr>
                <w:rFonts w:eastAsia="Malgun Gothic"/>
                <w:b/>
              </w:rPr>
              <w:t>For emergency PDU Session Id:</w:t>
            </w:r>
          </w:p>
        </w:tc>
      </w:tr>
      <w:tr w:rsidR="00320675" w:rsidRPr="00140E21" w14:paraId="52E665B5"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4256AF5A"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1EB69" w14:textId="77777777" w:rsidR="00320675" w:rsidRPr="00140E21" w:rsidRDefault="00320675" w:rsidP="0032067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300DB36" w14:textId="77777777" w:rsidR="00320675" w:rsidRPr="00140E21" w:rsidRDefault="00320675" w:rsidP="0032067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20675" w:rsidRPr="00140E21" w14:paraId="4F7EC5DE"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6BD8A858" w14:textId="77777777" w:rsidR="00320675" w:rsidRPr="00140E21" w:rsidRDefault="00320675" w:rsidP="0032067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1BF35C5" w14:textId="77777777" w:rsidR="00320675" w:rsidRPr="00140E21" w:rsidRDefault="00320675" w:rsidP="00320675">
            <w:pPr>
              <w:pStyle w:val="TAL"/>
              <w:rPr>
                <w:rFonts w:eastAsia="Malgun Gothic"/>
                <w:b/>
              </w:rPr>
            </w:pPr>
            <w:r w:rsidRPr="00140E21">
              <w:rPr>
                <w:rFonts w:eastAsia="Malgun Gothic"/>
                <w:b/>
              </w:rPr>
              <w:t>For each non-emergency PDU Session Id:</w:t>
            </w:r>
          </w:p>
        </w:tc>
      </w:tr>
      <w:tr w:rsidR="00320675" w:rsidRPr="00140E21" w14:paraId="6FB0104D"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4D79C6DD"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CEF7BB" w14:textId="77777777" w:rsidR="00320675" w:rsidRPr="00140E21" w:rsidRDefault="00320675" w:rsidP="0032067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602ACE8" w14:textId="77777777" w:rsidR="00320675" w:rsidRPr="00140E21" w:rsidRDefault="00320675" w:rsidP="00320675">
            <w:pPr>
              <w:pStyle w:val="TAL"/>
              <w:rPr>
                <w:rFonts w:eastAsia="Malgun Gothic"/>
              </w:rPr>
            </w:pPr>
            <w:r w:rsidRPr="00140E21">
              <w:rPr>
                <w:rFonts w:eastAsia="Malgun Gothic"/>
              </w:rPr>
              <w:t>DNN for the PDU Session.</w:t>
            </w:r>
          </w:p>
        </w:tc>
      </w:tr>
      <w:tr w:rsidR="00320675" w:rsidRPr="00140E21" w14:paraId="6EF44F8E"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506E59E0"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AC29D" w14:textId="77777777" w:rsidR="00320675" w:rsidRPr="00140E21" w:rsidRDefault="00320675" w:rsidP="0032067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488CB83" w14:textId="77777777" w:rsidR="00320675" w:rsidRPr="00140E21" w:rsidRDefault="00320675" w:rsidP="00320675">
            <w:pPr>
              <w:pStyle w:val="TAL"/>
              <w:rPr>
                <w:rFonts w:eastAsia="Malgun Gothic"/>
              </w:rPr>
            </w:pPr>
            <w:r w:rsidRPr="00140E21">
              <w:rPr>
                <w:rFonts w:eastAsia="Malgun Gothic"/>
              </w:rPr>
              <w:t>Allocated SMF for the PDU Session. Includes SMF IP Address and SMF NF Id.</w:t>
            </w:r>
          </w:p>
        </w:tc>
      </w:tr>
      <w:tr w:rsidR="00320675" w:rsidRPr="00140E21" w14:paraId="1B2782B6" w14:textId="77777777" w:rsidTr="003B2A3E">
        <w:trPr>
          <w:cantSplit/>
          <w:tblHeader/>
          <w:jc w:val="center"/>
        </w:trPr>
        <w:tc>
          <w:tcPr>
            <w:tcW w:w="1980" w:type="dxa"/>
            <w:tcBorders>
              <w:top w:val="nil"/>
              <w:left w:val="single" w:sz="4" w:space="0" w:color="auto"/>
              <w:bottom w:val="nil"/>
              <w:right w:val="single" w:sz="4" w:space="0" w:color="auto"/>
            </w:tcBorders>
            <w:shd w:val="clear" w:color="auto" w:fill="auto"/>
          </w:tcPr>
          <w:p w14:paraId="2D9CFB2A"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C4868" w14:textId="77777777" w:rsidR="00320675" w:rsidRPr="00140E21" w:rsidRDefault="00320675" w:rsidP="0032067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152A8EE" w14:textId="77777777" w:rsidR="00320675" w:rsidRPr="00140E21" w:rsidRDefault="00320675" w:rsidP="0032067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20675" w:rsidRPr="00140E21" w14:paraId="4CC52554" w14:textId="77777777" w:rsidTr="003B2A3E">
        <w:trPr>
          <w:cantSplit/>
          <w:tblHeader/>
          <w:jc w:val="center"/>
        </w:trPr>
        <w:tc>
          <w:tcPr>
            <w:tcW w:w="1980" w:type="dxa"/>
            <w:tcBorders>
              <w:top w:val="nil"/>
              <w:left w:val="single" w:sz="4" w:space="0" w:color="auto"/>
              <w:right w:val="single" w:sz="4" w:space="0" w:color="auto"/>
            </w:tcBorders>
            <w:shd w:val="clear" w:color="auto" w:fill="auto"/>
          </w:tcPr>
          <w:p w14:paraId="55CE4832"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49C53" w14:textId="77777777" w:rsidR="00320675" w:rsidRPr="00140E21" w:rsidRDefault="00320675" w:rsidP="0032067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CDE0726" w14:textId="77777777" w:rsidR="00320675" w:rsidRPr="00140E21" w:rsidRDefault="00320675" w:rsidP="00320675">
            <w:pPr>
              <w:pStyle w:val="TAL"/>
              <w:rPr>
                <w:rFonts w:eastAsia="Malgun Gothic"/>
              </w:rPr>
            </w:pPr>
            <w:r>
              <w:rPr>
                <w:rFonts w:eastAsia="Malgun Gothic"/>
              </w:rPr>
              <w:t>The PCF ID serving the PDU Session/PDN Connection.</w:t>
            </w:r>
          </w:p>
        </w:tc>
      </w:tr>
      <w:tr w:rsidR="00320675" w:rsidRPr="00140E21" w14:paraId="4B9D12BA" w14:textId="77777777" w:rsidTr="003B2A3E">
        <w:trPr>
          <w:cantSplit/>
          <w:tblHeader/>
          <w:jc w:val="center"/>
        </w:trPr>
        <w:tc>
          <w:tcPr>
            <w:tcW w:w="1980" w:type="dxa"/>
            <w:tcBorders>
              <w:top w:val="single" w:sz="4" w:space="0" w:color="auto"/>
              <w:left w:val="single" w:sz="4" w:space="0" w:color="auto"/>
              <w:bottom w:val="nil"/>
              <w:right w:val="single" w:sz="4" w:space="0" w:color="auto"/>
            </w:tcBorders>
          </w:tcPr>
          <w:p w14:paraId="4235F044" w14:textId="77777777" w:rsidR="00320675" w:rsidRPr="00140E21" w:rsidRDefault="00320675" w:rsidP="0032067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A4F37FF" w14:textId="77777777" w:rsidR="00320675" w:rsidRPr="00140E21" w:rsidRDefault="00320675" w:rsidP="0032067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C23FC91" w14:textId="77777777" w:rsidR="00320675" w:rsidRPr="00140E21" w:rsidRDefault="00320675" w:rsidP="00320675">
            <w:pPr>
              <w:pStyle w:val="TAL"/>
              <w:rPr>
                <w:rFonts w:eastAsia="Malgun Gothic"/>
              </w:rPr>
            </w:pPr>
            <w:r w:rsidRPr="00140E21">
              <w:rPr>
                <w:rFonts w:eastAsia="Malgun Gothic"/>
              </w:rPr>
              <w:t>Indicates SMS parameters subscribed for SMS service such as SMS teleservice, SMS barring list</w:t>
            </w:r>
          </w:p>
        </w:tc>
      </w:tr>
      <w:tr w:rsidR="00320675" w:rsidRPr="00140E21" w14:paraId="55EBE86C" w14:textId="77777777" w:rsidTr="003B2A3E">
        <w:trPr>
          <w:cantSplit/>
          <w:tblHeader/>
          <w:jc w:val="center"/>
        </w:trPr>
        <w:tc>
          <w:tcPr>
            <w:tcW w:w="1980" w:type="dxa"/>
            <w:tcBorders>
              <w:top w:val="nil"/>
              <w:left w:val="single" w:sz="4" w:space="0" w:color="auto"/>
              <w:bottom w:val="nil"/>
              <w:right w:val="single" w:sz="4" w:space="0" w:color="auto"/>
            </w:tcBorders>
          </w:tcPr>
          <w:p w14:paraId="63E4516B" w14:textId="77777777" w:rsidR="00320675" w:rsidRPr="00140E21" w:rsidRDefault="00320675" w:rsidP="00320675">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9146CA2" w14:textId="77777777" w:rsidR="00320675" w:rsidRPr="00140E21" w:rsidRDefault="00320675" w:rsidP="0032067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F9858DF" w14:textId="77777777" w:rsidR="00320675" w:rsidRPr="00140E21" w:rsidRDefault="00320675" w:rsidP="00320675">
            <w:pPr>
              <w:pStyle w:val="TAL"/>
              <w:rPr>
                <w:rFonts w:eastAsia="Malgun Gothic"/>
              </w:rPr>
            </w:pPr>
            <w:r w:rsidRPr="00140E21">
              <w:rPr>
                <w:rFonts w:eastAsia="Malgun Gothic"/>
              </w:rPr>
              <w:t>Trace requirements about a UE (e.g. trace reference, address of the Trace Collection Entity, etc.) is defined in TS 32.421 [39].</w:t>
            </w:r>
          </w:p>
          <w:p w14:paraId="02962A93" w14:textId="77777777" w:rsidR="00320675" w:rsidRPr="00140E21" w:rsidRDefault="00320675" w:rsidP="00320675">
            <w:pPr>
              <w:pStyle w:val="TAL"/>
              <w:rPr>
                <w:rFonts w:eastAsia="Malgun Gothic"/>
              </w:rPr>
            </w:pPr>
            <w:r w:rsidRPr="00140E21">
              <w:rPr>
                <w:rFonts w:eastAsia="Malgun Gothic"/>
              </w:rPr>
              <w:t>This information is only sent to a SMSF in HPLMN.</w:t>
            </w:r>
          </w:p>
        </w:tc>
      </w:tr>
      <w:tr w:rsidR="00320675" w:rsidRPr="00140E21" w14:paraId="0A479A3E" w14:textId="77777777" w:rsidTr="003B2A3E">
        <w:trPr>
          <w:cantSplit/>
          <w:tblHeader/>
          <w:jc w:val="center"/>
        </w:trPr>
        <w:tc>
          <w:tcPr>
            <w:tcW w:w="1980" w:type="dxa"/>
            <w:tcBorders>
              <w:top w:val="nil"/>
              <w:left w:val="single" w:sz="4" w:space="0" w:color="auto"/>
              <w:bottom w:val="single" w:sz="4" w:space="0" w:color="auto"/>
              <w:right w:val="single" w:sz="4" w:space="0" w:color="auto"/>
            </w:tcBorders>
          </w:tcPr>
          <w:p w14:paraId="564058B8"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86162" w14:textId="77777777" w:rsidR="00320675" w:rsidRPr="00140E21" w:rsidRDefault="00320675" w:rsidP="0032067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9DCE4EF" w14:textId="77777777" w:rsidR="00320675" w:rsidRPr="00140E21" w:rsidRDefault="00320675" w:rsidP="00320675">
            <w:pPr>
              <w:pStyle w:val="TAL"/>
              <w:rPr>
                <w:rFonts w:eastAsia="Malgun Gothic"/>
              </w:rPr>
            </w:pPr>
            <w:r>
              <w:rPr>
                <w:rFonts w:eastAsia="Malgun Gothic"/>
              </w:rPr>
              <w:t>Routing Indicator assigned to the SUPI.</w:t>
            </w:r>
          </w:p>
        </w:tc>
      </w:tr>
      <w:tr w:rsidR="00320675" w:rsidRPr="00140E21" w14:paraId="6A219525" w14:textId="77777777" w:rsidTr="003B2A3E">
        <w:trPr>
          <w:cantSplit/>
          <w:tblHeader/>
          <w:jc w:val="center"/>
        </w:trPr>
        <w:tc>
          <w:tcPr>
            <w:tcW w:w="1980" w:type="dxa"/>
            <w:tcBorders>
              <w:top w:val="single" w:sz="4" w:space="0" w:color="auto"/>
              <w:left w:val="single" w:sz="4" w:space="0" w:color="auto"/>
              <w:bottom w:val="nil"/>
              <w:right w:val="single" w:sz="4" w:space="0" w:color="auto"/>
            </w:tcBorders>
          </w:tcPr>
          <w:p w14:paraId="77F4E1D6" w14:textId="77777777" w:rsidR="00320675" w:rsidRPr="00140E21" w:rsidRDefault="00320675" w:rsidP="0032067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888BA1E" w14:textId="77777777" w:rsidR="00320675" w:rsidRPr="00140E21" w:rsidRDefault="00320675" w:rsidP="0032067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058CF9E" w14:textId="77777777" w:rsidR="00320675" w:rsidRPr="00140E21" w:rsidRDefault="00320675" w:rsidP="00320675">
            <w:pPr>
              <w:pStyle w:val="TAL"/>
              <w:rPr>
                <w:rFonts w:eastAsia="Malgun Gothic"/>
              </w:rPr>
            </w:pPr>
            <w:r w:rsidRPr="00140E21">
              <w:rPr>
                <w:rFonts w:eastAsia="Malgun Gothic"/>
              </w:rPr>
              <w:t>Indicates subscription to any SMS delivery service over NAS irrespective of access type.</w:t>
            </w:r>
          </w:p>
        </w:tc>
      </w:tr>
      <w:tr w:rsidR="00320675" w:rsidRPr="00140E21" w14:paraId="59BAE0ED" w14:textId="77777777" w:rsidTr="003B2A3E">
        <w:trPr>
          <w:cantSplit/>
          <w:tblHeader/>
          <w:jc w:val="center"/>
        </w:trPr>
        <w:tc>
          <w:tcPr>
            <w:tcW w:w="1980" w:type="dxa"/>
            <w:tcBorders>
              <w:top w:val="nil"/>
              <w:left w:val="single" w:sz="4" w:space="0" w:color="auto"/>
              <w:bottom w:val="single" w:sz="4" w:space="0" w:color="auto"/>
              <w:right w:val="single" w:sz="4" w:space="0" w:color="auto"/>
            </w:tcBorders>
          </w:tcPr>
          <w:p w14:paraId="2563A7DA" w14:textId="77777777" w:rsidR="00320675" w:rsidRPr="00140E21" w:rsidRDefault="00320675" w:rsidP="00320675">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B2B1E46" w14:textId="77777777" w:rsidR="00320675" w:rsidRPr="00140E21" w:rsidRDefault="00320675" w:rsidP="0032067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0355998" w14:textId="77777777" w:rsidR="00320675" w:rsidRPr="00140E21" w:rsidRDefault="00320675" w:rsidP="00320675">
            <w:pPr>
              <w:pStyle w:val="TAL"/>
              <w:rPr>
                <w:rFonts w:eastAsia="Malgun Gothic"/>
              </w:rPr>
            </w:pPr>
          </w:p>
        </w:tc>
      </w:tr>
      <w:tr w:rsidR="00320675" w:rsidRPr="00140E21" w14:paraId="7F2CDBC1" w14:textId="77777777" w:rsidTr="003B2A3E">
        <w:trPr>
          <w:cantSplit/>
          <w:tblHeader/>
          <w:jc w:val="center"/>
        </w:trPr>
        <w:tc>
          <w:tcPr>
            <w:tcW w:w="1980" w:type="dxa"/>
            <w:tcBorders>
              <w:top w:val="single" w:sz="4" w:space="0" w:color="auto"/>
              <w:left w:val="single" w:sz="4" w:space="0" w:color="auto"/>
              <w:bottom w:val="nil"/>
              <w:right w:val="single" w:sz="4" w:space="0" w:color="auto"/>
            </w:tcBorders>
          </w:tcPr>
          <w:p w14:paraId="7153D397" w14:textId="77777777" w:rsidR="00320675" w:rsidRPr="00140E21" w:rsidRDefault="00320675" w:rsidP="0032067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7E92C7C" w14:textId="77777777" w:rsidR="00320675" w:rsidRPr="00140E21" w:rsidRDefault="00320675" w:rsidP="0032067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5C68CB" w14:textId="77777777" w:rsidR="00320675" w:rsidRPr="00140E21" w:rsidRDefault="00320675" w:rsidP="00320675">
            <w:pPr>
              <w:pStyle w:val="TAL"/>
              <w:rPr>
                <w:rFonts w:eastAsia="Malgun Gothic"/>
              </w:rPr>
            </w:pPr>
            <w:r w:rsidRPr="00140E21">
              <w:rPr>
                <w:rFonts w:eastAsia="Malgun Gothic"/>
              </w:rPr>
              <w:t>Indicates SMSF allocated for the UE, including SMSF address and SMSF NF ID.</w:t>
            </w:r>
          </w:p>
        </w:tc>
      </w:tr>
      <w:tr w:rsidR="00320675" w:rsidRPr="00140E21" w14:paraId="58CD9589" w14:textId="77777777" w:rsidTr="003B2A3E">
        <w:trPr>
          <w:cantSplit/>
          <w:tblHeader/>
          <w:jc w:val="center"/>
        </w:trPr>
        <w:tc>
          <w:tcPr>
            <w:tcW w:w="1980" w:type="dxa"/>
            <w:tcBorders>
              <w:top w:val="nil"/>
              <w:left w:val="single" w:sz="4" w:space="0" w:color="auto"/>
              <w:bottom w:val="single" w:sz="4" w:space="0" w:color="auto"/>
              <w:right w:val="single" w:sz="4" w:space="0" w:color="auto"/>
            </w:tcBorders>
          </w:tcPr>
          <w:p w14:paraId="76F77B2A"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CE46F" w14:textId="77777777" w:rsidR="00320675" w:rsidRPr="00140E21" w:rsidRDefault="00320675" w:rsidP="0032067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E1438A3" w14:textId="77777777" w:rsidR="00320675" w:rsidRPr="00140E21" w:rsidRDefault="00320675" w:rsidP="00320675">
            <w:pPr>
              <w:pStyle w:val="TAL"/>
              <w:rPr>
                <w:rFonts w:eastAsia="Malgun Gothic"/>
              </w:rPr>
            </w:pPr>
            <w:r w:rsidRPr="00140E21">
              <w:rPr>
                <w:rFonts w:eastAsia="Malgun Gothic"/>
              </w:rPr>
              <w:t>3GPP or non-3GPP access through this SMSF</w:t>
            </w:r>
          </w:p>
        </w:tc>
      </w:tr>
      <w:tr w:rsidR="00320675" w:rsidRPr="00140E21" w14:paraId="4A26F344" w14:textId="77777777" w:rsidTr="003B2A3E">
        <w:trPr>
          <w:cantSplit/>
          <w:tblHeader/>
          <w:jc w:val="center"/>
        </w:trPr>
        <w:tc>
          <w:tcPr>
            <w:tcW w:w="1980" w:type="dxa"/>
            <w:tcBorders>
              <w:top w:val="single" w:sz="4" w:space="0" w:color="auto"/>
              <w:left w:val="single" w:sz="4" w:space="0" w:color="auto"/>
              <w:bottom w:val="nil"/>
              <w:right w:val="single" w:sz="4" w:space="0" w:color="auto"/>
            </w:tcBorders>
          </w:tcPr>
          <w:p w14:paraId="61EE9E2E" w14:textId="77777777" w:rsidR="00320675" w:rsidRPr="00140E21" w:rsidRDefault="00320675" w:rsidP="0032067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A373CC1" w14:textId="77777777" w:rsidR="00320675" w:rsidRPr="00140E21" w:rsidRDefault="00320675" w:rsidP="00320675">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4227D1F" w14:textId="77777777" w:rsidR="00320675" w:rsidRPr="00140E21" w:rsidRDefault="00320675" w:rsidP="00320675">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20675" w:rsidRPr="00140E21" w14:paraId="2D579BE8" w14:textId="77777777" w:rsidTr="003B2A3E">
        <w:trPr>
          <w:cantSplit/>
          <w:tblHeader/>
          <w:jc w:val="center"/>
        </w:trPr>
        <w:tc>
          <w:tcPr>
            <w:tcW w:w="1980" w:type="dxa"/>
            <w:tcBorders>
              <w:top w:val="nil"/>
              <w:left w:val="single" w:sz="4" w:space="0" w:color="auto"/>
              <w:bottom w:val="nil"/>
              <w:right w:val="single" w:sz="4" w:space="0" w:color="auto"/>
            </w:tcBorders>
          </w:tcPr>
          <w:p w14:paraId="534F4BD9" w14:textId="77777777" w:rsidR="00320675" w:rsidRPr="00140E21" w:rsidRDefault="00320675" w:rsidP="0032067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41D9D00" w14:textId="77777777" w:rsidR="00320675" w:rsidRPr="00140E21" w:rsidRDefault="00320675" w:rsidP="00320675">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F1CC253" w14:textId="77777777" w:rsidR="00320675" w:rsidRPr="00140E21" w:rsidRDefault="00320675" w:rsidP="00320675">
            <w:pPr>
              <w:pStyle w:val="TAL"/>
              <w:rPr>
                <w:rFonts w:eastAsia="SimSun"/>
              </w:rPr>
            </w:pPr>
            <w:r w:rsidRPr="00140E21">
              <w:rPr>
                <w:rFonts w:eastAsia="Malgun Gothic"/>
              </w:rPr>
              <w:t>List of the subscribed internal group(s) that the UE belongs to.</w:t>
            </w:r>
          </w:p>
        </w:tc>
      </w:tr>
      <w:tr w:rsidR="00320675" w:rsidRPr="00140E21" w14:paraId="327BFC14" w14:textId="77777777" w:rsidTr="003B2A3E">
        <w:trPr>
          <w:cantSplit/>
          <w:tblHeader/>
          <w:jc w:val="center"/>
        </w:trPr>
        <w:tc>
          <w:tcPr>
            <w:tcW w:w="1980" w:type="dxa"/>
            <w:tcBorders>
              <w:top w:val="nil"/>
              <w:left w:val="single" w:sz="4" w:space="0" w:color="auto"/>
              <w:bottom w:val="nil"/>
              <w:right w:val="single" w:sz="4" w:space="0" w:color="auto"/>
            </w:tcBorders>
          </w:tcPr>
          <w:p w14:paraId="1504DE23" w14:textId="77777777" w:rsidR="00320675" w:rsidRPr="00140E21" w:rsidRDefault="00320675" w:rsidP="00320675">
            <w:pPr>
              <w:pStyle w:val="TAL"/>
              <w:rPr>
                <w:rFonts w:eastAsia="SimSun"/>
              </w:rPr>
            </w:pPr>
          </w:p>
        </w:tc>
        <w:tc>
          <w:tcPr>
            <w:tcW w:w="2811" w:type="dxa"/>
            <w:tcBorders>
              <w:top w:val="single" w:sz="4" w:space="0" w:color="auto"/>
              <w:left w:val="single" w:sz="4" w:space="0" w:color="auto"/>
              <w:right w:val="single" w:sz="4" w:space="0" w:color="auto"/>
            </w:tcBorders>
          </w:tcPr>
          <w:p w14:paraId="76CAA9CC" w14:textId="77777777" w:rsidR="00320675" w:rsidRPr="00140E21" w:rsidRDefault="00320675" w:rsidP="0032067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7E0E314" w14:textId="77777777" w:rsidR="00320675" w:rsidRPr="00140E21" w:rsidRDefault="00320675" w:rsidP="00320675">
            <w:pPr>
              <w:pStyle w:val="TAL"/>
              <w:rPr>
                <w:rFonts w:eastAsia="SimSun"/>
              </w:rPr>
            </w:pPr>
            <w:r w:rsidRPr="00140E21">
              <w:rPr>
                <w:rFonts w:eastAsia="SimSun"/>
              </w:rPr>
              <w:t>Trace requirements about a UE (e.g. trace reference, address of the Trace Collection Entity, etc…) is defined in TS 32.421 [39].</w:t>
            </w:r>
          </w:p>
          <w:p w14:paraId="69746CBA" w14:textId="77777777" w:rsidR="00320675" w:rsidRPr="00140E21" w:rsidRDefault="00320675" w:rsidP="00320675">
            <w:pPr>
              <w:pStyle w:val="TAL"/>
              <w:rPr>
                <w:rFonts w:eastAsia="SimSun"/>
              </w:rPr>
            </w:pPr>
            <w:r w:rsidRPr="00140E21">
              <w:rPr>
                <w:rFonts w:eastAsia="SimSun"/>
              </w:rPr>
              <w:t>This information is only sent to a SMF in the HPLMN or one of its equivalent PLMN(s).</w:t>
            </w:r>
          </w:p>
        </w:tc>
      </w:tr>
      <w:tr w:rsidR="00320675" w:rsidRPr="00140E21" w14:paraId="3ECFC856" w14:textId="77777777" w:rsidTr="003B2A3E">
        <w:trPr>
          <w:cantSplit/>
          <w:tblHeader/>
          <w:jc w:val="center"/>
        </w:trPr>
        <w:tc>
          <w:tcPr>
            <w:tcW w:w="1980" w:type="dxa"/>
            <w:tcBorders>
              <w:top w:val="nil"/>
              <w:left w:val="single" w:sz="4" w:space="0" w:color="auto"/>
              <w:bottom w:val="nil"/>
              <w:right w:val="single" w:sz="4" w:space="0" w:color="auto"/>
            </w:tcBorders>
          </w:tcPr>
          <w:p w14:paraId="5982634E" w14:textId="77777777" w:rsidR="00320675" w:rsidRPr="00140E21" w:rsidRDefault="00320675" w:rsidP="00320675">
            <w:pPr>
              <w:pStyle w:val="TAL"/>
              <w:rPr>
                <w:rFonts w:eastAsia="SimSun"/>
              </w:rPr>
            </w:pPr>
          </w:p>
        </w:tc>
        <w:tc>
          <w:tcPr>
            <w:tcW w:w="2811" w:type="dxa"/>
            <w:tcBorders>
              <w:top w:val="single" w:sz="4" w:space="0" w:color="auto"/>
              <w:left w:val="single" w:sz="4" w:space="0" w:color="auto"/>
              <w:right w:val="single" w:sz="4" w:space="0" w:color="auto"/>
            </w:tcBorders>
          </w:tcPr>
          <w:p w14:paraId="7A289195" w14:textId="77777777" w:rsidR="00320675" w:rsidRPr="00140E21" w:rsidRDefault="00320675" w:rsidP="0032067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165F0B4" w14:textId="77777777" w:rsidR="00320675" w:rsidRPr="00140E21" w:rsidRDefault="00320675" w:rsidP="00320675">
            <w:pPr>
              <w:pStyle w:val="TAL"/>
              <w:rPr>
                <w:rFonts w:eastAsia="SimSun"/>
              </w:rPr>
            </w:pPr>
            <w:r>
              <w:rPr>
                <w:rFonts w:eastAsia="SimSun"/>
              </w:rPr>
              <w:t>Routing Indicator assigned to the SUPI.</w:t>
            </w:r>
          </w:p>
        </w:tc>
      </w:tr>
      <w:tr w:rsidR="00320675" w:rsidRPr="00140E21" w14:paraId="61CDF097" w14:textId="77777777" w:rsidTr="003B2A3E">
        <w:trPr>
          <w:cantSplit/>
          <w:tblHeader/>
          <w:jc w:val="center"/>
        </w:trPr>
        <w:tc>
          <w:tcPr>
            <w:tcW w:w="1980" w:type="dxa"/>
            <w:tcBorders>
              <w:top w:val="nil"/>
              <w:left w:val="single" w:sz="4" w:space="0" w:color="auto"/>
              <w:bottom w:val="nil"/>
              <w:right w:val="single" w:sz="4" w:space="0" w:color="auto"/>
            </w:tcBorders>
          </w:tcPr>
          <w:p w14:paraId="444565C2" w14:textId="77777777" w:rsidR="00320675" w:rsidRPr="00140E21" w:rsidRDefault="00320675" w:rsidP="0032067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55D929A" w14:textId="77777777" w:rsidR="00320675" w:rsidRPr="00140E21" w:rsidRDefault="00320675" w:rsidP="00320675">
            <w:pPr>
              <w:pStyle w:val="TAL"/>
              <w:rPr>
                <w:rFonts w:eastAsia="Malgun Gothic"/>
                <w:b/>
              </w:rPr>
            </w:pPr>
            <w:r w:rsidRPr="00140E21">
              <w:rPr>
                <w:rFonts w:eastAsia="Malgun Gothic"/>
                <w:b/>
              </w:rPr>
              <w:t>Session Management Subscription data contains one or more S-NSSAI level subscription data:</w:t>
            </w:r>
          </w:p>
        </w:tc>
      </w:tr>
      <w:tr w:rsidR="00320675" w:rsidRPr="00140E21" w14:paraId="117CB560" w14:textId="77777777" w:rsidTr="003B2A3E">
        <w:trPr>
          <w:cantSplit/>
          <w:tblHeader/>
          <w:jc w:val="center"/>
        </w:trPr>
        <w:tc>
          <w:tcPr>
            <w:tcW w:w="1980" w:type="dxa"/>
            <w:tcBorders>
              <w:top w:val="nil"/>
              <w:left w:val="single" w:sz="4" w:space="0" w:color="auto"/>
              <w:bottom w:val="nil"/>
              <w:right w:val="single" w:sz="4" w:space="0" w:color="auto"/>
            </w:tcBorders>
          </w:tcPr>
          <w:p w14:paraId="3493B81C"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AC930" w14:textId="77777777" w:rsidR="00320675" w:rsidRPr="00140E21" w:rsidRDefault="00320675" w:rsidP="0032067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2D50710" w14:textId="77777777" w:rsidR="00320675" w:rsidRPr="00140E21" w:rsidRDefault="00320675" w:rsidP="00320675">
            <w:pPr>
              <w:pStyle w:val="TAL"/>
              <w:rPr>
                <w:rFonts w:eastAsia="Malgun Gothic"/>
              </w:rPr>
            </w:pPr>
            <w:r w:rsidRPr="00140E21">
              <w:rPr>
                <w:rFonts w:eastAsia="Malgun Gothic"/>
              </w:rPr>
              <w:t>Indicates the value of the S-NSSAI.</w:t>
            </w:r>
          </w:p>
        </w:tc>
      </w:tr>
      <w:tr w:rsidR="00320675" w:rsidRPr="00140E21" w14:paraId="12B2E51E" w14:textId="77777777" w:rsidTr="003B2A3E">
        <w:trPr>
          <w:cantSplit/>
          <w:tblHeader/>
          <w:jc w:val="center"/>
        </w:trPr>
        <w:tc>
          <w:tcPr>
            <w:tcW w:w="1980" w:type="dxa"/>
            <w:tcBorders>
              <w:top w:val="nil"/>
              <w:left w:val="single" w:sz="4" w:space="0" w:color="auto"/>
              <w:bottom w:val="nil"/>
              <w:right w:val="single" w:sz="4" w:space="0" w:color="auto"/>
            </w:tcBorders>
          </w:tcPr>
          <w:p w14:paraId="7846DF11"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87C0C" w14:textId="77777777" w:rsidR="00320675" w:rsidRPr="00140E21" w:rsidRDefault="00320675" w:rsidP="0032067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EEBAF59" w14:textId="77777777" w:rsidR="00320675" w:rsidRPr="00140E21" w:rsidRDefault="00320675" w:rsidP="00320675">
            <w:pPr>
              <w:pStyle w:val="TAL"/>
              <w:rPr>
                <w:rFonts w:eastAsia="Malgun Gothic"/>
              </w:rPr>
            </w:pPr>
            <w:r w:rsidRPr="00140E21">
              <w:rPr>
                <w:rFonts w:eastAsia="Malgun Gothic"/>
              </w:rPr>
              <w:t>List of the subscribed DNNs for the S-NSSAI (NOTE 1).</w:t>
            </w:r>
          </w:p>
        </w:tc>
      </w:tr>
      <w:tr w:rsidR="00320675" w:rsidRPr="00140E21" w14:paraId="1F735777" w14:textId="77777777" w:rsidTr="003B2A3E">
        <w:trPr>
          <w:cantSplit/>
          <w:tblHeader/>
          <w:jc w:val="center"/>
        </w:trPr>
        <w:tc>
          <w:tcPr>
            <w:tcW w:w="1980" w:type="dxa"/>
            <w:tcBorders>
              <w:top w:val="nil"/>
              <w:left w:val="single" w:sz="4" w:space="0" w:color="auto"/>
              <w:bottom w:val="nil"/>
              <w:right w:val="single" w:sz="4" w:space="0" w:color="auto"/>
            </w:tcBorders>
          </w:tcPr>
          <w:p w14:paraId="740C6612" w14:textId="77777777" w:rsidR="00320675" w:rsidRPr="00140E21" w:rsidRDefault="00320675" w:rsidP="0032067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B4A6E5" w14:textId="77777777" w:rsidR="00320675" w:rsidRPr="00140E21" w:rsidRDefault="00320675" w:rsidP="00320675">
            <w:pPr>
              <w:pStyle w:val="TAL"/>
              <w:rPr>
                <w:rFonts w:eastAsia="Malgun Gothic"/>
                <w:b/>
              </w:rPr>
            </w:pPr>
            <w:r w:rsidRPr="00140E21">
              <w:rPr>
                <w:rFonts w:eastAsia="Malgun Gothic"/>
                <w:b/>
              </w:rPr>
              <w:t>For each DNN in S-NSSAI level subscription data:</w:t>
            </w:r>
          </w:p>
        </w:tc>
      </w:tr>
      <w:tr w:rsidR="00320675" w:rsidRPr="00140E21" w14:paraId="0ED370EC" w14:textId="77777777" w:rsidTr="003B2A3E">
        <w:trPr>
          <w:cantSplit/>
          <w:tblHeader/>
          <w:jc w:val="center"/>
        </w:trPr>
        <w:tc>
          <w:tcPr>
            <w:tcW w:w="1980" w:type="dxa"/>
            <w:tcBorders>
              <w:top w:val="nil"/>
              <w:left w:val="single" w:sz="4" w:space="0" w:color="auto"/>
              <w:bottom w:val="nil"/>
              <w:right w:val="single" w:sz="4" w:space="0" w:color="auto"/>
            </w:tcBorders>
          </w:tcPr>
          <w:p w14:paraId="26EF3385"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82D23" w14:textId="77777777" w:rsidR="00320675" w:rsidRPr="00140E21" w:rsidRDefault="00320675" w:rsidP="0032067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6087DEC" w14:textId="77777777" w:rsidR="00320675" w:rsidRPr="00140E21" w:rsidRDefault="00320675" w:rsidP="00320675">
            <w:pPr>
              <w:pStyle w:val="TAL"/>
              <w:rPr>
                <w:rFonts w:eastAsia="Malgun Gothic"/>
              </w:rPr>
            </w:pPr>
            <w:r w:rsidRPr="00140E21">
              <w:rPr>
                <w:rFonts w:eastAsia="Malgun Gothic"/>
              </w:rPr>
              <w:t>DNN for the PDU Session.</w:t>
            </w:r>
          </w:p>
        </w:tc>
      </w:tr>
      <w:tr w:rsidR="00320675" w:rsidRPr="00140E21" w14:paraId="0CFE7D08" w14:textId="77777777" w:rsidTr="003B2A3E">
        <w:trPr>
          <w:cantSplit/>
          <w:tblHeader/>
          <w:jc w:val="center"/>
        </w:trPr>
        <w:tc>
          <w:tcPr>
            <w:tcW w:w="1980" w:type="dxa"/>
            <w:tcBorders>
              <w:top w:val="nil"/>
              <w:left w:val="single" w:sz="4" w:space="0" w:color="auto"/>
              <w:bottom w:val="nil"/>
              <w:right w:val="single" w:sz="4" w:space="0" w:color="auto"/>
            </w:tcBorders>
          </w:tcPr>
          <w:p w14:paraId="609FCB53"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814D4" w14:textId="77777777" w:rsidR="00320675" w:rsidRPr="00140E21" w:rsidRDefault="00320675" w:rsidP="0032067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153F584" w14:textId="77777777" w:rsidR="00320675" w:rsidRPr="00140E21" w:rsidRDefault="00320675" w:rsidP="00320675">
            <w:pPr>
              <w:pStyle w:val="TAL"/>
              <w:rPr>
                <w:rFonts w:eastAsia="Malgun Gothic"/>
              </w:rPr>
            </w:pPr>
            <w:r>
              <w:rPr>
                <w:rFonts w:eastAsia="Malgun Gothic"/>
              </w:rPr>
              <w:t>Indicates whether the DNN is used for aerial services (e.g. UAS operations or C2, etc.) as described in TS 23.256 [80].</w:t>
            </w:r>
          </w:p>
        </w:tc>
      </w:tr>
      <w:tr w:rsidR="00320675" w:rsidRPr="00140E21" w14:paraId="468CAD48" w14:textId="77777777" w:rsidTr="003B2A3E">
        <w:trPr>
          <w:cantSplit/>
          <w:tblHeader/>
          <w:jc w:val="center"/>
        </w:trPr>
        <w:tc>
          <w:tcPr>
            <w:tcW w:w="1980" w:type="dxa"/>
            <w:tcBorders>
              <w:top w:val="nil"/>
              <w:left w:val="single" w:sz="4" w:space="0" w:color="auto"/>
              <w:bottom w:val="nil"/>
              <w:right w:val="single" w:sz="4" w:space="0" w:color="auto"/>
            </w:tcBorders>
          </w:tcPr>
          <w:p w14:paraId="1A0F589A"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6CFDE" w14:textId="77777777" w:rsidR="00320675" w:rsidRPr="00140E21" w:rsidRDefault="00320675" w:rsidP="0032067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B215785" w14:textId="77777777" w:rsidR="00320675" w:rsidRPr="00140E21" w:rsidRDefault="00320675" w:rsidP="0032067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9275FA3" w14:textId="77777777" w:rsidR="00320675" w:rsidRPr="00140E21" w:rsidRDefault="00320675" w:rsidP="00320675">
            <w:pPr>
              <w:pStyle w:val="TAL"/>
              <w:rPr>
                <w:rFonts w:eastAsia="Malgun Gothic"/>
              </w:rPr>
            </w:pPr>
            <w:r w:rsidRPr="00140E21">
              <w:rPr>
                <w:rFonts w:eastAsia="Malgun Gothic"/>
              </w:rPr>
              <w:t>See NOTE 4.</w:t>
            </w:r>
          </w:p>
        </w:tc>
      </w:tr>
      <w:tr w:rsidR="00320675" w:rsidRPr="00140E21" w14:paraId="060DD870" w14:textId="77777777" w:rsidTr="003B2A3E">
        <w:trPr>
          <w:cantSplit/>
          <w:tblHeader/>
          <w:jc w:val="center"/>
        </w:trPr>
        <w:tc>
          <w:tcPr>
            <w:tcW w:w="1980" w:type="dxa"/>
            <w:tcBorders>
              <w:top w:val="nil"/>
              <w:left w:val="single" w:sz="4" w:space="0" w:color="auto"/>
              <w:bottom w:val="nil"/>
              <w:right w:val="single" w:sz="4" w:space="0" w:color="auto"/>
            </w:tcBorders>
          </w:tcPr>
          <w:p w14:paraId="1DE07E6C"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5EB1DA" w14:textId="77777777" w:rsidR="00320675" w:rsidRPr="00140E21" w:rsidRDefault="00320675" w:rsidP="0032067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3D9D002" w14:textId="77777777" w:rsidR="00320675" w:rsidRPr="00140E21" w:rsidRDefault="00320675" w:rsidP="00320675">
            <w:pPr>
              <w:pStyle w:val="TAL"/>
              <w:rPr>
                <w:rFonts w:eastAsia="Malgun Gothic"/>
              </w:rPr>
            </w:pPr>
            <w:r>
              <w:rPr>
                <w:rFonts w:eastAsia="Malgun Gothic"/>
              </w:rPr>
              <w:t>Information used for selecting how the UE IP address is to be allocated (see clause 5.8.2.2.1 in TS 23.501 [2]).</w:t>
            </w:r>
          </w:p>
        </w:tc>
      </w:tr>
      <w:tr w:rsidR="00320675" w:rsidRPr="00140E21" w14:paraId="7FE34523" w14:textId="77777777" w:rsidTr="003B2A3E">
        <w:trPr>
          <w:cantSplit/>
          <w:tblHeader/>
          <w:jc w:val="center"/>
        </w:trPr>
        <w:tc>
          <w:tcPr>
            <w:tcW w:w="1980" w:type="dxa"/>
            <w:tcBorders>
              <w:top w:val="nil"/>
              <w:left w:val="single" w:sz="4" w:space="0" w:color="auto"/>
              <w:bottom w:val="nil"/>
              <w:right w:val="single" w:sz="4" w:space="0" w:color="auto"/>
            </w:tcBorders>
          </w:tcPr>
          <w:p w14:paraId="5C34EFF7"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6C82B" w14:textId="77777777" w:rsidR="00320675" w:rsidRPr="00140E21" w:rsidRDefault="00320675" w:rsidP="0032067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19A19F9" w14:textId="77777777" w:rsidR="00320675" w:rsidRPr="00140E21" w:rsidRDefault="00320675" w:rsidP="0032067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20675" w:rsidRPr="00140E21" w14:paraId="2BD42E87" w14:textId="77777777" w:rsidTr="003B2A3E">
        <w:trPr>
          <w:cantSplit/>
          <w:tblHeader/>
          <w:jc w:val="center"/>
        </w:trPr>
        <w:tc>
          <w:tcPr>
            <w:tcW w:w="1980" w:type="dxa"/>
            <w:tcBorders>
              <w:top w:val="nil"/>
              <w:left w:val="single" w:sz="4" w:space="0" w:color="auto"/>
              <w:bottom w:val="nil"/>
              <w:right w:val="single" w:sz="4" w:space="0" w:color="auto"/>
            </w:tcBorders>
          </w:tcPr>
          <w:p w14:paraId="4CE04E31"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49F04" w14:textId="77777777" w:rsidR="00320675" w:rsidRPr="00140E21" w:rsidRDefault="00320675" w:rsidP="0032067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BF547E7" w14:textId="77777777" w:rsidR="00320675" w:rsidRPr="00140E21" w:rsidRDefault="00320675" w:rsidP="00320675">
            <w:pPr>
              <w:pStyle w:val="TAL"/>
              <w:rPr>
                <w:rFonts w:eastAsia="Malgun Gothic"/>
              </w:rPr>
            </w:pPr>
            <w:r w:rsidRPr="00140E21">
              <w:rPr>
                <w:rFonts w:eastAsia="Malgun Gothic"/>
              </w:rPr>
              <w:t>Indicates the default PDU Session Type for the DNN, S-NSSAI.</w:t>
            </w:r>
          </w:p>
        </w:tc>
      </w:tr>
      <w:tr w:rsidR="00320675" w:rsidRPr="00140E21" w14:paraId="3B17B774" w14:textId="77777777" w:rsidTr="003B2A3E">
        <w:trPr>
          <w:cantSplit/>
          <w:tblHeader/>
          <w:jc w:val="center"/>
        </w:trPr>
        <w:tc>
          <w:tcPr>
            <w:tcW w:w="1980" w:type="dxa"/>
            <w:tcBorders>
              <w:top w:val="nil"/>
              <w:left w:val="single" w:sz="4" w:space="0" w:color="auto"/>
              <w:bottom w:val="nil"/>
              <w:right w:val="single" w:sz="4" w:space="0" w:color="auto"/>
            </w:tcBorders>
          </w:tcPr>
          <w:p w14:paraId="0609C112"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082B7" w14:textId="77777777" w:rsidR="00320675" w:rsidRPr="00140E21" w:rsidRDefault="00320675" w:rsidP="0032067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8E382A5" w14:textId="77777777" w:rsidR="00320675" w:rsidRPr="00140E21" w:rsidRDefault="00320675" w:rsidP="00320675">
            <w:pPr>
              <w:pStyle w:val="TAL"/>
              <w:rPr>
                <w:rFonts w:eastAsia="Malgun Gothic"/>
              </w:rPr>
            </w:pPr>
            <w:r w:rsidRPr="00140E21">
              <w:rPr>
                <w:rFonts w:eastAsia="Malgun Gothic"/>
              </w:rPr>
              <w:t>Indicates the allowed SSC modes for the DNN, S-NSSAI.</w:t>
            </w:r>
          </w:p>
        </w:tc>
      </w:tr>
      <w:tr w:rsidR="00320675" w:rsidRPr="00140E21" w14:paraId="18541305" w14:textId="77777777" w:rsidTr="003B2A3E">
        <w:trPr>
          <w:cantSplit/>
          <w:tblHeader/>
          <w:jc w:val="center"/>
        </w:trPr>
        <w:tc>
          <w:tcPr>
            <w:tcW w:w="1980" w:type="dxa"/>
            <w:tcBorders>
              <w:top w:val="nil"/>
              <w:left w:val="single" w:sz="4" w:space="0" w:color="auto"/>
              <w:bottom w:val="nil"/>
              <w:right w:val="single" w:sz="4" w:space="0" w:color="auto"/>
            </w:tcBorders>
          </w:tcPr>
          <w:p w14:paraId="17E5A9DF"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2837C" w14:textId="77777777" w:rsidR="00320675" w:rsidRPr="00140E21" w:rsidRDefault="00320675" w:rsidP="0032067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B6B2415" w14:textId="77777777" w:rsidR="00320675" w:rsidRPr="00140E21" w:rsidRDefault="00320675" w:rsidP="00320675">
            <w:pPr>
              <w:pStyle w:val="TAL"/>
              <w:rPr>
                <w:rFonts w:eastAsia="Malgun Gothic"/>
              </w:rPr>
            </w:pPr>
            <w:r w:rsidRPr="00140E21">
              <w:rPr>
                <w:rFonts w:eastAsia="Malgun Gothic"/>
              </w:rPr>
              <w:t>Indicate the default SSC mode for the DNN, S-NSSAI.</w:t>
            </w:r>
          </w:p>
        </w:tc>
      </w:tr>
      <w:tr w:rsidR="00320675" w:rsidRPr="00140E21" w14:paraId="140B4F54" w14:textId="77777777" w:rsidTr="003B2A3E">
        <w:trPr>
          <w:cantSplit/>
          <w:tblHeader/>
          <w:jc w:val="center"/>
        </w:trPr>
        <w:tc>
          <w:tcPr>
            <w:tcW w:w="1980" w:type="dxa"/>
            <w:tcBorders>
              <w:top w:val="nil"/>
              <w:left w:val="single" w:sz="4" w:space="0" w:color="auto"/>
              <w:bottom w:val="nil"/>
              <w:right w:val="single" w:sz="4" w:space="0" w:color="auto"/>
            </w:tcBorders>
          </w:tcPr>
          <w:p w14:paraId="6C6A750A"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8F2C0" w14:textId="77777777" w:rsidR="00320675" w:rsidRPr="00140E21" w:rsidRDefault="00320675" w:rsidP="0032067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7257BCE" w14:textId="77777777" w:rsidR="00320675" w:rsidRPr="00140E21" w:rsidRDefault="00320675" w:rsidP="00320675">
            <w:pPr>
              <w:pStyle w:val="TAL"/>
              <w:rPr>
                <w:rFonts w:eastAsia="Malgun Gothic"/>
              </w:rPr>
            </w:pPr>
            <w:r w:rsidRPr="00140E21">
              <w:rPr>
                <w:rFonts w:eastAsia="Malgun Gothic"/>
              </w:rPr>
              <w:t>Indicates whether interworking with EPS is supported for this DNN and S-NSSAI.</w:t>
            </w:r>
          </w:p>
        </w:tc>
      </w:tr>
      <w:tr w:rsidR="00320675" w:rsidRPr="00140E21" w14:paraId="2E492304" w14:textId="77777777" w:rsidTr="003B2A3E">
        <w:trPr>
          <w:cantSplit/>
          <w:tblHeader/>
          <w:jc w:val="center"/>
        </w:trPr>
        <w:tc>
          <w:tcPr>
            <w:tcW w:w="1980" w:type="dxa"/>
            <w:tcBorders>
              <w:top w:val="nil"/>
              <w:left w:val="single" w:sz="4" w:space="0" w:color="auto"/>
              <w:bottom w:val="nil"/>
              <w:right w:val="single" w:sz="4" w:space="0" w:color="auto"/>
            </w:tcBorders>
          </w:tcPr>
          <w:p w14:paraId="10EEF38E"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23E3E" w14:textId="77777777" w:rsidR="00320675" w:rsidRPr="00140E21" w:rsidRDefault="00320675" w:rsidP="0032067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31A9816" w14:textId="77777777" w:rsidR="00320675" w:rsidRPr="00140E21" w:rsidRDefault="00320675" w:rsidP="00320675">
            <w:pPr>
              <w:pStyle w:val="TAL"/>
              <w:rPr>
                <w:rFonts w:eastAsia="Malgun Gothic"/>
              </w:rPr>
            </w:pPr>
            <w:r w:rsidRPr="00140E21">
              <w:rPr>
                <w:rFonts w:eastAsia="Malgun Gothic"/>
              </w:rPr>
              <w:t>The QoS Flow level QoS parameter values (5QI and ARP) for the DNN, S-NSSAI (see clause 5.7.2.7 of TS 23.501 [2]).</w:t>
            </w:r>
          </w:p>
        </w:tc>
      </w:tr>
      <w:tr w:rsidR="00320675" w:rsidRPr="00140E21" w14:paraId="7757305C" w14:textId="77777777" w:rsidTr="003B2A3E">
        <w:trPr>
          <w:cantSplit/>
          <w:tblHeader/>
          <w:jc w:val="center"/>
        </w:trPr>
        <w:tc>
          <w:tcPr>
            <w:tcW w:w="1980" w:type="dxa"/>
            <w:tcBorders>
              <w:top w:val="nil"/>
              <w:left w:val="single" w:sz="4" w:space="0" w:color="auto"/>
              <w:bottom w:val="nil"/>
              <w:right w:val="single" w:sz="4" w:space="0" w:color="auto"/>
            </w:tcBorders>
          </w:tcPr>
          <w:p w14:paraId="46D10B93"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B5DCF1" w14:textId="77777777" w:rsidR="00320675" w:rsidRPr="00140E21" w:rsidRDefault="00320675" w:rsidP="0032067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7EA01E3" w14:textId="77777777" w:rsidR="00320675" w:rsidRPr="00140E21" w:rsidRDefault="00320675" w:rsidP="0032067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20675" w:rsidRPr="00140E21" w14:paraId="406D4781" w14:textId="77777777" w:rsidTr="003B2A3E">
        <w:trPr>
          <w:cantSplit/>
          <w:tblHeader/>
          <w:jc w:val="center"/>
        </w:trPr>
        <w:tc>
          <w:tcPr>
            <w:tcW w:w="1980" w:type="dxa"/>
            <w:tcBorders>
              <w:top w:val="nil"/>
              <w:left w:val="single" w:sz="4" w:space="0" w:color="auto"/>
              <w:bottom w:val="nil"/>
              <w:right w:val="single" w:sz="4" w:space="0" w:color="auto"/>
            </w:tcBorders>
          </w:tcPr>
          <w:p w14:paraId="66E743E3"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44F14" w14:textId="77777777" w:rsidR="00320675" w:rsidRPr="00140E21" w:rsidRDefault="00320675" w:rsidP="0032067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8FA9684" w14:textId="77777777" w:rsidR="00320675" w:rsidRPr="00140E21" w:rsidRDefault="00320675" w:rsidP="0032067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20675" w:rsidRPr="00140E21" w14:paraId="44602246" w14:textId="77777777" w:rsidTr="003B2A3E">
        <w:trPr>
          <w:cantSplit/>
          <w:tblHeader/>
          <w:jc w:val="center"/>
        </w:trPr>
        <w:tc>
          <w:tcPr>
            <w:tcW w:w="1980" w:type="dxa"/>
            <w:tcBorders>
              <w:top w:val="nil"/>
              <w:left w:val="single" w:sz="4" w:space="0" w:color="auto"/>
              <w:bottom w:val="nil"/>
              <w:right w:val="single" w:sz="4" w:space="0" w:color="auto"/>
            </w:tcBorders>
          </w:tcPr>
          <w:p w14:paraId="3B5CFBF3"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A7C2E" w14:textId="77777777" w:rsidR="00320675" w:rsidRPr="00140E21" w:rsidRDefault="00320675" w:rsidP="0032067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3BAE7EC" w14:textId="77777777" w:rsidR="00320675" w:rsidRPr="00140E21" w:rsidRDefault="00320675" w:rsidP="00320675">
            <w:pPr>
              <w:pStyle w:val="TAL"/>
              <w:rPr>
                <w:rFonts w:eastAsia="Malgun Gothic"/>
              </w:rPr>
            </w:pPr>
            <w:r w:rsidRPr="00140E21">
              <w:rPr>
                <w:rFonts w:eastAsia="Malgun Gothic"/>
              </w:rPr>
              <w:t>Indicate the static IP address/prefix for the DNN, S-NSSAI.</w:t>
            </w:r>
          </w:p>
        </w:tc>
      </w:tr>
      <w:tr w:rsidR="00320675" w:rsidRPr="00140E21" w14:paraId="6A16503B" w14:textId="77777777" w:rsidTr="003B2A3E">
        <w:trPr>
          <w:cantSplit/>
          <w:tblHeader/>
          <w:jc w:val="center"/>
        </w:trPr>
        <w:tc>
          <w:tcPr>
            <w:tcW w:w="1980" w:type="dxa"/>
            <w:tcBorders>
              <w:top w:val="nil"/>
              <w:left w:val="single" w:sz="4" w:space="0" w:color="auto"/>
              <w:bottom w:val="nil"/>
              <w:right w:val="single" w:sz="4" w:space="0" w:color="auto"/>
            </w:tcBorders>
          </w:tcPr>
          <w:p w14:paraId="370FB398"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6991BA" w14:textId="77777777" w:rsidR="00320675" w:rsidRPr="00140E21" w:rsidRDefault="00320675" w:rsidP="0032067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D087FAA" w14:textId="77777777" w:rsidR="00320675" w:rsidRPr="00140E21" w:rsidRDefault="00320675" w:rsidP="00320675">
            <w:pPr>
              <w:pStyle w:val="TAL"/>
              <w:rPr>
                <w:rFonts w:eastAsia="Malgun Gothic"/>
              </w:rPr>
            </w:pPr>
            <w:r w:rsidRPr="00140E21">
              <w:rPr>
                <w:rFonts w:eastAsia="Malgun Gothic"/>
              </w:rPr>
              <w:t>Indicates the security policy for integrity protection and encryption for the user plane.</w:t>
            </w:r>
          </w:p>
        </w:tc>
      </w:tr>
      <w:tr w:rsidR="00320675" w:rsidRPr="00140E21" w14:paraId="7C56D38D" w14:textId="77777777" w:rsidTr="003B2A3E">
        <w:trPr>
          <w:cantSplit/>
          <w:tblHeader/>
          <w:jc w:val="center"/>
        </w:trPr>
        <w:tc>
          <w:tcPr>
            <w:tcW w:w="1980" w:type="dxa"/>
            <w:tcBorders>
              <w:top w:val="nil"/>
              <w:left w:val="single" w:sz="4" w:space="0" w:color="auto"/>
              <w:bottom w:val="nil"/>
              <w:right w:val="single" w:sz="4" w:space="0" w:color="auto"/>
            </w:tcBorders>
          </w:tcPr>
          <w:p w14:paraId="7510DF77"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9D7FC" w14:textId="77777777" w:rsidR="00320675" w:rsidRPr="00140E21" w:rsidRDefault="00320675" w:rsidP="0032067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8BFACD9" w14:textId="77777777" w:rsidR="00320675" w:rsidRPr="00140E21" w:rsidRDefault="00320675" w:rsidP="0032067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20675" w:rsidRPr="00140E21" w14:paraId="594E86F4" w14:textId="77777777" w:rsidTr="003B2A3E">
        <w:trPr>
          <w:cantSplit/>
          <w:tblHeader/>
          <w:jc w:val="center"/>
        </w:trPr>
        <w:tc>
          <w:tcPr>
            <w:tcW w:w="1980" w:type="dxa"/>
            <w:tcBorders>
              <w:top w:val="nil"/>
              <w:left w:val="single" w:sz="4" w:space="0" w:color="auto"/>
              <w:bottom w:val="nil"/>
              <w:right w:val="single" w:sz="4" w:space="0" w:color="auto"/>
            </w:tcBorders>
          </w:tcPr>
          <w:p w14:paraId="29FEB672"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BA9EE62" w14:textId="77777777" w:rsidR="00320675" w:rsidRPr="00140E21" w:rsidRDefault="00320675" w:rsidP="0032067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12AFD92" w14:textId="77777777" w:rsidR="00320675" w:rsidRPr="00140E21" w:rsidRDefault="00320675" w:rsidP="0032067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20675" w:rsidRPr="00140E21" w14:paraId="3392E3F5" w14:textId="77777777" w:rsidTr="003B2A3E">
        <w:trPr>
          <w:cantSplit/>
          <w:tblHeader/>
          <w:jc w:val="center"/>
        </w:trPr>
        <w:tc>
          <w:tcPr>
            <w:tcW w:w="1980" w:type="dxa"/>
            <w:tcBorders>
              <w:top w:val="nil"/>
              <w:left w:val="single" w:sz="4" w:space="0" w:color="auto"/>
              <w:bottom w:val="nil"/>
              <w:right w:val="single" w:sz="4" w:space="0" w:color="auto"/>
            </w:tcBorders>
          </w:tcPr>
          <w:p w14:paraId="349C3255"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3ABBC" w14:textId="77777777" w:rsidR="00320675" w:rsidRPr="00140E21" w:rsidRDefault="00320675" w:rsidP="0032067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A2048BA" w14:textId="77777777" w:rsidR="00320675" w:rsidRPr="00140E21" w:rsidRDefault="00320675" w:rsidP="0032067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20675" w:rsidRPr="00140E21" w14:paraId="6EEC2EF7" w14:textId="77777777" w:rsidTr="003B2A3E">
        <w:trPr>
          <w:cantSplit/>
          <w:tblHeader/>
          <w:jc w:val="center"/>
        </w:trPr>
        <w:tc>
          <w:tcPr>
            <w:tcW w:w="1980" w:type="dxa"/>
            <w:tcBorders>
              <w:top w:val="nil"/>
              <w:left w:val="single" w:sz="4" w:space="0" w:color="auto"/>
              <w:bottom w:val="nil"/>
              <w:right w:val="single" w:sz="4" w:space="0" w:color="auto"/>
            </w:tcBorders>
          </w:tcPr>
          <w:p w14:paraId="2540066C"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431D9A" w14:textId="77777777" w:rsidR="00320675" w:rsidRPr="00140E21" w:rsidRDefault="00320675" w:rsidP="0032067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DD3518C" w14:textId="77777777" w:rsidR="00320675" w:rsidRPr="00140E21" w:rsidRDefault="00320675" w:rsidP="0032067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20675" w:rsidRPr="00140E21" w14:paraId="1C758475" w14:textId="77777777" w:rsidTr="003B2A3E">
        <w:trPr>
          <w:cantSplit/>
          <w:tblHeader/>
          <w:jc w:val="center"/>
        </w:trPr>
        <w:tc>
          <w:tcPr>
            <w:tcW w:w="1980" w:type="dxa"/>
            <w:tcBorders>
              <w:top w:val="nil"/>
              <w:left w:val="single" w:sz="4" w:space="0" w:color="auto"/>
              <w:bottom w:val="nil"/>
              <w:right w:val="single" w:sz="4" w:space="0" w:color="auto"/>
            </w:tcBorders>
          </w:tcPr>
          <w:p w14:paraId="75D2A207"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9EE0C1" w14:textId="77777777" w:rsidR="00320675" w:rsidRPr="00140E21" w:rsidRDefault="00320675" w:rsidP="0032067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621097A" w14:textId="77777777" w:rsidR="00320675" w:rsidRPr="00140E21" w:rsidRDefault="00320675" w:rsidP="0032067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20675" w:rsidRPr="00140E21" w14:paraId="09F7F774" w14:textId="77777777" w:rsidTr="003B2A3E">
        <w:trPr>
          <w:cantSplit/>
          <w:tblHeader/>
          <w:jc w:val="center"/>
        </w:trPr>
        <w:tc>
          <w:tcPr>
            <w:tcW w:w="1980" w:type="dxa"/>
            <w:tcBorders>
              <w:top w:val="nil"/>
              <w:left w:val="single" w:sz="4" w:space="0" w:color="auto"/>
              <w:bottom w:val="nil"/>
              <w:right w:val="single" w:sz="4" w:space="0" w:color="auto"/>
            </w:tcBorders>
          </w:tcPr>
          <w:p w14:paraId="63674F00"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E8C51" w14:textId="77777777" w:rsidR="00320675" w:rsidRPr="00140E21" w:rsidRDefault="00320675" w:rsidP="0032067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969C6AF" w14:textId="77777777" w:rsidR="00320675" w:rsidRPr="00140E21" w:rsidRDefault="00320675" w:rsidP="00320675">
            <w:pPr>
              <w:pStyle w:val="TAL"/>
              <w:rPr>
                <w:rFonts w:eastAsia="Malgun Gothic"/>
              </w:rPr>
            </w:pPr>
            <w:r>
              <w:rPr>
                <w:rFonts w:eastAsia="Malgun Gothic"/>
              </w:rPr>
              <w:t>Indicates whether MA PDU session establishment is allowed.</w:t>
            </w:r>
          </w:p>
        </w:tc>
      </w:tr>
      <w:tr w:rsidR="00320675" w:rsidRPr="00140E21" w14:paraId="6D0F3828" w14:textId="77777777" w:rsidTr="003B2A3E">
        <w:trPr>
          <w:cantSplit/>
          <w:tblHeader/>
          <w:jc w:val="center"/>
        </w:trPr>
        <w:tc>
          <w:tcPr>
            <w:tcW w:w="1980" w:type="dxa"/>
            <w:tcBorders>
              <w:top w:val="nil"/>
              <w:left w:val="single" w:sz="4" w:space="0" w:color="auto"/>
              <w:bottom w:val="nil"/>
              <w:right w:val="single" w:sz="4" w:space="0" w:color="auto"/>
            </w:tcBorders>
          </w:tcPr>
          <w:p w14:paraId="08DCC262"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19E7A5" w14:textId="77777777" w:rsidR="00320675" w:rsidRDefault="00320675" w:rsidP="0032067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4D867B4" w14:textId="77777777" w:rsidR="00320675" w:rsidRDefault="00320675" w:rsidP="00320675">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320675" w:rsidRPr="00140E21" w14:paraId="0E14FEBE" w14:textId="77777777" w:rsidTr="003B2A3E">
        <w:trPr>
          <w:cantSplit/>
          <w:tblHeader/>
          <w:jc w:val="center"/>
        </w:trPr>
        <w:tc>
          <w:tcPr>
            <w:tcW w:w="1980" w:type="dxa"/>
            <w:tcBorders>
              <w:top w:val="nil"/>
              <w:left w:val="single" w:sz="4" w:space="0" w:color="auto"/>
              <w:bottom w:val="nil"/>
              <w:right w:val="single" w:sz="4" w:space="0" w:color="auto"/>
            </w:tcBorders>
          </w:tcPr>
          <w:p w14:paraId="7BEA5994"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7B7721" w14:textId="77777777" w:rsidR="00320675" w:rsidRPr="00140E21" w:rsidRDefault="00320675" w:rsidP="0032067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3960A46" w14:textId="77777777" w:rsidR="00320675" w:rsidRPr="00140E21" w:rsidRDefault="00320675" w:rsidP="00320675">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320675" w:rsidRPr="00140E21" w14:paraId="36BBFCF8" w14:textId="77777777" w:rsidTr="003B2A3E">
        <w:trPr>
          <w:cantSplit/>
          <w:tblHeader/>
          <w:jc w:val="center"/>
        </w:trPr>
        <w:tc>
          <w:tcPr>
            <w:tcW w:w="1980" w:type="dxa"/>
            <w:tcBorders>
              <w:top w:val="nil"/>
              <w:left w:val="single" w:sz="4" w:space="0" w:color="auto"/>
              <w:bottom w:val="nil"/>
              <w:right w:val="single" w:sz="4" w:space="0" w:color="auto"/>
            </w:tcBorders>
          </w:tcPr>
          <w:p w14:paraId="567D744C"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36712" w14:textId="77777777" w:rsidR="00320675" w:rsidRDefault="00320675" w:rsidP="0032067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FF5E0C1" w14:textId="77777777" w:rsidR="00320675" w:rsidRDefault="00320675" w:rsidP="0032067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20675" w:rsidRPr="00140E21" w14:paraId="7208480F" w14:textId="77777777" w:rsidTr="003B2A3E">
        <w:trPr>
          <w:cantSplit/>
          <w:tblHeader/>
          <w:jc w:val="center"/>
        </w:trPr>
        <w:tc>
          <w:tcPr>
            <w:tcW w:w="1980" w:type="dxa"/>
            <w:tcBorders>
              <w:top w:val="nil"/>
              <w:left w:val="single" w:sz="4" w:space="0" w:color="auto"/>
              <w:bottom w:val="nil"/>
              <w:right w:val="single" w:sz="4" w:space="0" w:color="auto"/>
            </w:tcBorders>
          </w:tcPr>
          <w:p w14:paraId="64E47A0D"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B3B43" w14:textId="77777777" w:rsidR="00320675" w:rsidRDefault="00320675" w:rsidP="0032067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18D3A75" w14:textId="77777777" w:rsidR="00320675" w:rsidRDefault="00320675" w:rsidP="00320675">
            <w:pPr>
              <w:pStyle w:val="TAL"/>
              <w:rPr>
                <w:rFonts w:eastAsia="Malgun Gothic"/>
              </w:rPr>
            </w:pPr>
            <w:r>
              <w:rPr>
                <w:rFonts w:eastAsia="Malgun Gothic"/>
              </w:rPr>
              <w:t>Consists of one or more ECS Configuration Information as defined in clause 8.3.2.1 of TS 23.558 [83].</w:t>
            </w:r>
          </w:p>
        </w:tc>
      </w:tr>
      <w:tr w:rsidR="00320675" w:rsidRPr="00140E21" w14:paraId="37FFE95B" w14:textId="77777777" w:rsidTr="003B2A3E">
        <w:trPr>
          <w:cantSplit/>
          <w:tblHeader/>
          <w:jc w:val="center"/>
        </w:trPr>
        <w:tc>
          <w:tcPr>
            <w:tcW w:w="1980" w:type="dxa"/>
            <w:tcBorders>
              <w:top w:val="nil"/>
              <w:left w:val="single" w:sz="4" w:space="0" w:color="auto"/>
              <w:bottom w:val="nil"/>
              <w:right w:val="single" w:sz="4" w:space="0" w:color="auto"/>
            </w:tcBorders>
          </w:tcPr>
          <w:p w14:paraId="42C15213"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668AA" w14:textId="77777777" w:rsidR="00320675" w:rsidRDefault="00320675" w:rsidP="0032067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299F95C" w14:textId="77777777" w:rsidR="00320675" w:rsidRDefault="00320675" w:rsidP="00320675">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320675" w:rsidRPr="00140E21" w14:paraId="1EBF4D47" w14:textId="77777777" w:rsidTr="003B2A3E">
        <w:trPr>
          <w:cantSplit/>
          <w:tblHeader/>
          <w:jc w:val="center"/>
        </w:trPr>
        <w:tc>
          <w:tcPr>
            <w:tcW w:w="1980" w:type="dxa"/>
            <w:tcBorders>
              <w:top w:val="nil"/>
              <w:left w:val="single" w:sz="4" w:space="0" w:color="auto"/>
              <w:bottom w:val="nil"/>
              <w:right w:val="single" w:sz="4" w:space="0" w:color="auto"/>
            </w:tcBorders>
          </w:tcPr>
          <w:p w14:paraId="6FA824F8"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F20ED" w14:textId="77777777" w:rsidR="00320675" w:rsidRDefault="00320675" w:rsidP="0032067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3BEEE0E" w14:textId="77777777" w:rsidR="00320675" w:rsidRDefault="00320675" w:rsidP="00320675">
            <w:pPr>
              <w:pStyle w:val="TAL"/>
              <w:rPr>
                <w:rFonts w:eastAsia="Malgun Gothic"/>
              </w:rPr>
            </w:pPr>
            <w:r>
              <w:rPr>
                <w:rFonts w:eastAsia="Malgun Gothic"/>
              </w:rPr>
              <w:t>Indicates whether the UE is authorized to use 5GC assisted EAS discovery via EASDF (as defined in TS 23.548 [74]).</w:t>
            </w:r>
          </w:p>
        </w:tc>
      </w:tr>
      <w:tr w:rsidR="00320675" w:rsidRPr="00140E21" w14:paraId="65194B00" w14:textId="77777777" w:rsidTr="003B2A3E">
        <w:trPr>
          <w:cantSplit/>
          <w:tblHeader/>
          <w:jc w:val="center"/>
          <w:ins w:id="33" w:author="LTHBM2" w:date="2022-11-03T15:20:00Z"/>
        </w:trPr>
        <w:tc>
          <w:tcPr>
            <w:tcW w:w="1980" w:type="dxa"/>
            <w:tcBorders>
              <w:top w:val="nil"/>
              <w:left w:val="single" w:sz="4" w:space="0" w:color="auto"/>
              <w:bottom w:val="nil"/>
              <w:right w:val="single" w:sz="4" w:space="0" w:color="auto"/>
            </w:tcBorders>
          </w:tcPr>
          <w:p w14:paraId="069F67FD" w14:textId="77777777" w:rsidR="00320675" w:rsidRPr="00140E21" w:rsidRDefault="00320675" w:rsidP="00320675">
            <w:pPr>
              <w:pStyle w:val="TAL"/>
              <w:rPr>
                <w:ins w:id="34" w:author="LTHBM2" w:date="2022-11-03T15:2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5193F" w14:textId="6BE646A6" w:rsidR="00320675" w:rsidRDefault="00320675" w:rsidP="00320675">
            <w:pPr>
              <w:pStyle w:val="TAL"/>
              <w:rPr>
                <w:ins w:id="35" w:author="LTHBM2" w:date="2022-11-03T15:20:00Z"/>
                <w:rFonts w:eastAsia="Malgun Gothic"/>
              </w:rPr>
            </w:pPr>
            <w:ins w:id="36" w:author="LTHBM2" w:date="2022-11-03T15:20:00Z">
              <w:r>
                <w:rPr>
                  <w:rFonts w:eastAsia="Malgun Gothic"/>
                </w:rPr>
                <w:t xml:space="preserve">List of FQDN(s) allowed </w:t>
              </w:r>
            </w:ins>
            <w:ins w:id="37" w:author="LTHBM2" w:date="2022-11-03T15:22:00Z">
              <w:r>
                <w:rPr>
                  <w:rFonts w:eastAsia="Malgun Gothic"/>
                </w:rPr>
                <w:t xml:space="preserve">(or forbidden) for </w:t>
              </w:r>
              <w:r>
                <w:rPr>
                  <w:noProof/>
                </w:rPr>
                <w:t>HR PDU Session traffic offloading towards VPLMN EHE</w:t>
              </w:r>
            </w:ins>
          </w:p>
        </w:tc>
        <w:tc>
          <w:tcPr>
            <w:tcW w:w="4225" w:type="dxa"/>
            <w:tcBorders>
              <w:top w:val="single" w:sz="4" w:space="0" w:color="auto"/>
              <w:left w:val="single" w:sz="4" w:space="0" w:color="auto"/>
              <w:bottom w:val="single" w:sz="4" w:space="0" w:color="auto"/>
              <w:right w:val="single" w:sz="4" w:space="0" w:color="auto"/>
            </w:tcBorders>
          </w:tcPr>
          <w:p w14:paraId="2141411C" w14:textId="711363EB" w:rsidR="004C569E" w:rsidRDefault="00320675" w:rsidP="00320675">
            <w:pPr>
              <w:pStyle w:val="TAL"/>
              <w:rPr>
                <w:ins w:id="38" w:author="LTHBM2" w:date="2022-11-04T20:15:00Z"/>
                <w:rFonts w:eastAsia="Malgun Gothic"/>
              </w:rPr>
            </w:pPr>
            <w:ins w:id="39" w:author="LTHBM2" w:date="2022-11-03T15:23:00Z">
              <w:r>
                <w:rPr>
                  <w:rFonts w:eastAsia="Malgun Gothic"/>
                </w:rPr>
                <w:t>As defined in TS 23.501 [2] Clause 5.6.7</w:t>
              </w:r>
            </w:ins>
            <w:ins w:id="40" w:author="LTHBM2" w:date="2022-11-04T20:11:00Z">
              <w:r w:rsidR="004C569E">
                <w:rPr>
                  <w:rFonts w:eastAsia="Malgun Gothic"/>
                </w:rPr>
                <w:t xml:space="preserve"> and in 23.548</w:t>
              </w:r>
            </w:ins>
            <w:ins w:id="41" w:author="LTHBM2" w:date="2022-11-04T20:13:00Z">
              <w:r w:rsidR="004C569E">
                <w:rPr>
                  <w:rFonts w:eastAsia="Malgun Gothic"/>
                </w:rPr>
                <w:t xml:space="preserve">. </w:t>
              </w:r>
            </w:ins>
            <w:ins w:id="42" w:author="LTHBM2" w:date="2022-11-04T20:14:00Z">
              <w:r w:rsidR="004C569E">
                <w:rPr>
                  <w:rFonts w:eastAsia="Malgun Gothic"/>
                </w:rPr>
                <w:t>Applies only for HR PDU Sessions.</w:t>
              </w:r>
            </w:ins>
            <w:ins w:id="43" w:author="LTHBM2" w:date="2022-11-04T20:11:00Z">
              <w:r w:rsidR="004C569E">
                <w:rPr>
                  <w:rFonts w:eastAsia="Malgun Gothic"/>
                </w:rPr>
                <w:t xml:space="preserve"> </w:t>
              </w:r>
            </w:ins>
          </w:p>
          <w:p w14:paraId="0FED164D" w14:textId="77777777" w:rsidR="004C569E" w:rsidRDefault="004C569E" w:rsidP="00320675">
            <w:pPr>
              <w:pStyle w:val="TAL"/>
              <w:rPr>
                <w:ins w:id="44" w:author="LTHBM2" w:date="2022-11-04T20:11:00Z"/>
                <w:rFonts w:eastAsia="Malgun Gothic"/>
              </w:rPr>
            </w:pPr>
          </w:p>
          <w:p w14:paraId="087C16AD" w14:textId="157D390E" w:rsidR="004C569E" w:rsidRPr="004C569E" w:rsidRDefault="004C569E" w:rsidP="00320675">
            <w:pPr>
              <w:pStyle w:val="TAL"/>
              <w:rPr>
                <w:ins w:id="45" w:author="LTHBM2" w:date="2022-11-04T20:15:00Z"/>
                <w:rFonts w:eastAsia="Malgun Gothic"/>
              </w:rPr>
            </w:pPr>
            <w:ins w:id="46" w:author="LTHBM2" w:date="2022-11-04T20:11:00Z">
              <w:r>
                <w:rPr>
                  <w:rFonts w:eastAsia="Malgun Gothic"/>
                </w:rPr>
                <w:t xml:space="preserve">Corresponds to </w:t>
              </w:r>
              <w:r w:rsidRPr="004C569E">
                <w:rPr>
                  <w:rFonts w:eastAsia="Malgun Gothic"/>
                </w:rPr>
                <w:t>A</w:t>
              </w:r>
              <w:proofErr w:type="spellStart"/>
              <w:r w:rsidRPr="004C569E">
                <w:rPr>
                  <w:rFonts w:eastAsia="Malgun Gothic"/>
                </w:rPr>
                <w:t>uthorization</w:t>
              </w:r>
              <w:proofErr w:type="spellEnd"/>
              <w:r w:rsidRPr="004C569E">
                <w:rPr>
                  <w:rFonts w:eastAsia="Malgun Gothic"/>
                </w:rPr>
                <w:t xml:space="preserve"> information </w:t>
              </w:r>
              <w:proofErr w:type="spellStart"/>
              <w:r w:rsidRPr="004C569E">
                <w:rPr>
                  <w:rFonts w:eastAsia="Malgun Gothic"/>
                </w:rPr>
                <w:t>information</w:t>
              </w:r>
              <w:proofErr w:type="spellEnd"/>
              <w:r w:rsidRPr="004C569E">
                <w:rPr>
                  <w:rFonts w:eastAsia="Malgun Gothic"/>
                </w:rPr>
                <w:t xml:space="preserve"> for HR PDU Session traffic offloading towards VPLMN EHE</w:t>
              </w:r>
              <w:r w:rsidRPr="004C569E">
                <w:rPr>
                  <w:rFonts w:eastAsia="Malgun Gothic"/>
                </w:rPr>
                <w:t xml:space="preserve"> sent by H-SMF to V-SMF.</w:t>
              </w:r>
            </w:ins>
          </w:p>
          <w:p w14:paraId="00028098" w14:textId="77777777" w:rsidR="004C569E" w:rsidRPr="004C569E" w:rsidRDefault="004C569E" w:rsidP="00320675">
            <w:pPr>
              <w:pStyle w:val="TAL"/>
              <w:rPr>
                <w:ins w:id="47" w:author="LTHBM2" w:date="2022-11-04T20:11:00Z"/>
                <w:rFonts w:eastAsia="Malgun Gothic"/>
              </w:rPr>
            </w:pPr>
          </w:p>
          <w:p w14:paraId="71AE87E3" w14:textId="77777777" w:rsidR="00904B95" w:rsidRDefault="00904B95" w:rsidP="00904B95">
            <w:pPr>
              <w:rPr>
                <w:ins w:id="48" w:author="LTHBM2" w:date="2022-11-04T20:17:00Z"/>
                <w:rFonts w:ascii="Arial" w:eastAsia="Malgun Gothic" w:hAnsi="Arial"/>
                <w:sz w:val="18"/>
              </w:rPr>
            </w:pPr>
            <w:ins w:id="49" w:author="LTHBM2" w:date="2022-11-04T20:16:00Z">
              <w:r w:rsidRPr="004C569E">
                <w:rPr>
                  <w:rFonts w:ascii="Arial" w:eastAsia="Malgun Gothic" w:hAnsi="Arial"/>
                  <w:sz w:val="18"/>
                </w:rPr>
                <w:t xml:space="preserve">Stored as Shared data on a per VPLMN basis in UDR. </w:t>
              </w:r>
            </w:ins>
          </w:p>
          <w:p w14:paraId="3D86528A" w14:textId="74476304" w:rsidR="00320675" w:rsidRDefault="00904B95" w:rsidP="00904B95">
            <w:pPr>
              <w:rPr>
                <w:ins w:id="50" w:author="LTHBM2" w:date="2022-11-03T15:20:00Z"/>
                <w:rFonts w:eastAsia="Malgun Gothic"/>
              </w:rPr>
              <w:pPrChange w:id="51" w:author="LTHBM2" w:date="2022-11-04T20:16:00Z">
                <w:pPr>
                  <w:pStyle w:val="TAL"/>
                </w:pPr>
              </w:pPrChange>
            </w:pPr>
            <w:ins w:id="52" w:author="LTHBM2" w:date="2022-11-04T20:16:00Z">
              <w:r w:rsidRPr="004C569E">
                <w:rPr>
                  <w:rFonts w:ascii="Arial" w:eastAsia="Malgun Gothic" w:hAnsi="Arial"/>
                  <w:sz w:val="18"/>
                </w:rPr>
                <w:t xml:space="preserve">The UDM sends to the H-SMF </w:t>
              </w:r>
              <w:r>
                <w:rPr>
                  <w:rFonts w:ascii="Arial" w:eastAsia="Malgun Gothic" w:hAnsi="Arial"/>
                  <w:sz w:val="18"/>
                </w:rPr>
                <w:t>the information co</w:t>
              </w:r>
              <w:r w:rsidRPr="004C569E">
                <w:rPr>
                  <w:rFonts w:ascii="Arial" w:eastAsia="Malgun Gothic" w:hAnsi="Arial"/>
                  <w:sz w:val="18"/>
                </w:rPr>
                <w:t>rresponding to the Serving Node PLMN ID of the PDU Session (see clause 5.2.3.2.5)</w:t>
              </w:r>
              <w:r>
                <w:rPr>
                  <w:rFonts w:ascii="Arial" w:eastAsia="Malgun Gothic" w:hAnsi="Arial"/>
                  <w:sz w:val="18"/>
                </w:rPr>
                <w:t>.</w:t>
              </w:r>
            </w:ins>
          </w:p>
        </w:tc>
      </w:tr>
      <w:tr w:rsidR="00320675" w:rsidRPr="00140E21" w14:paraId="7C19E406" w14:textId="77777777" w:rsidTr="003B2A3E">
        <w:trPr>
          <w:cantSplit/>
          <w:tblHeader/>
          <w:jc w:val="center"/>
        </w:trPr>
        <w:tc>
          <w:tcPr>
            <w:tcW w:w="1980" w:type="dxa"/>
            <w:tcBorders>
              <w:top w:val="single" w:sz="4" w:space="0" w:color="auto"/>
              <w:left w:val="single" w:sz="4" w:space="0" w:color="auto"/>
              <w:bottom w:val="nil"/>
              <w:right w:val="single" w:sz="4" w:space="0" w:color="auto"/>
            </w:tcBorders>
          </w:tcPr>
          <w:p w14:paraId="2C046D7E" w14:textId="77777777" w:rsidR="00320675" w:rsidRPr="00140E21" w:rsidRDefault="00320675" w:rsidP="0032067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0E9464D" w14:textId="77777777" w:rsidR="00320675" w:rsidRPr="00140E21" w:rsidRDefault="00320675" w:rsidP="0032067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3AD568" w14:textId="77777777" w:rsidR="00320675" w:rsidRPr="00140E21" w:rsidRDefault="00320675" w:rsidP="00320675">
            <w:pPr>
              <w:pStyle w:val="TAL"/>
              <w:rPr>
                <w:rFonts w:eastAsia="Malgun Gothic"/>
              </w:rPr>
            </w:pPr>
            <w:r w:rsidRPr="00140E21">
              <w:rPr>
                <w:rFonts w:eastAsia="Malgun Gothic"/>
              </w:rPr>
              <w:t>Corresponding SUPI for input GPSI.</w:t>
            </w:r>
          </w:p>
        </w:tc>
      </w:tr>
      <w:tr w:rsidR="00320675" w:rsidRPr="00140E21" w14:paraId="42B7E7F8" w14:textId="77777777" w:rsidTr="003B2A3E">
        <w:trPr>
          <w:cantSplit/>
          <w:tblHeader/>
          <w:jc w:val="center"/>
        </w:trPr>
        <w:tc>
          <w:tcPr>
            <w:tcW w:w="1980" w:type="dxa"/>
            <w:tcBorders>
              <w:top w:val="nil"/>
              <w:left w:val="single" w:sz="4" w:space="0" w:color="auto"/>
              <w:bottom w:val="nil"/>
              <w:right w:val="single" w:sz="4" w:space="0" w:color="auto"/>
            </w:tcBorders>
          </w:tcPr>
          <w:p w14:paraId="084DB3F1"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CDE79" w14:textId="77777777" w:rsidR="00320675" w:rsidRPr="00140E21" w:rsidRDefault="00320675" w:rsidP="0032067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AEF8B18" w14:textId="77777777" w:rsidR="00320675" w:rsidRPr="00140E21" w:rsidRDefault="00320675" w:rsidP="0032067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20675" w:rsidRPr="00140E21" w14:paraId="2BA55E37" w14:textId="77777777" w:rsidTr="003B2A3E">
        <w:trPr>
          <w:cantSplit/>
          <w:tblHeader/>
          <w:jc w:val="center"/>
        </w:trPr>
        <w:tc>
          <w:tcPr>
            <w:tcW w:w="1980" w:type="dxa"/>
            <w:tcBorders>
              <w:top w:val="nil"/>
              <w:left w:val="single" w:sz="4" w:space="0" w:color="auto"/>
              <w:bottom w:val="single" w:sz="4" w:space="0" w:color="auto"/>
              <w:right w:val="single" w:sz="4" w:space="0" w:color="auto"/>
            </w:tcBorders>
          </w:tcPr>
          <w:p w14:paraId="244ADD2D"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3D725" w14:textId="77777777" w:rsidR="00320675" w:rsidRPr="00140E21" w:rsidRDefault="00320675" w:rsidP="0032067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F31916F" w14:textId="77777777" w:rsidR="00320675" w:rsidRPr="00140E21" w:rsidRDefault="00320675" w:rsidP="0032067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20675" w:rsidRPr="00140E21" w14:paraId="381AD86F" w14:textId="77777777" w:rsidTr="003B2A3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1C2672" w14:textId="77777777" w:rsidR="00320675" w:rsidRPr="00140E21" w:rsidRDefault="00320675" w:rsidP="0032067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CFB9B50" w14:textId="77777777" w:rsidR="00320675" w:rsidRPr="00140E21" w:rsidRDefault="00320675" w:rsidP="0032067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B8212E0" w14:textId="77777777" w:rsidR="00320675" w:rsidRPr="00140E21" w:rsidRDefault="00320675" w:rsidP="0032067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20675" w:rsidRPr="00140E21" w14:paraId="1CD07BA9" w14:textId="77777777" w:rsidTr="003B2A3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EDE656" w14:textId="77777777" w:rsidR="00320675" w:rsidRPr="00140E21" w:rsidRDefault="00320675" w:rsidP="00320675">
            <w:pPr>
              <w:pStyle w:val="TAL"/>
              <w:rPr>
                <w:rFonts w:eastAsia="SimSun"/>
                <w:lang w:eastAsia="zh-CN"/>
              </w:rPr>
            </w:pPr>
            <w:r w:rsidRPr="00140E21">
              <w:rPr>
                <w:rFonts w:eastAsia="SimSun"/>
                <w:lang w:eastAsia="zh-CN"/>
              </w:rPr>
              <w:t>LCS privacy</w:t>
            </w:r>
          </w:p>
          <w:p w14:paraId="59AA68D4" w14:textId="77777777" w:rsidR="00320675" w:rsidRPr="00140E21" w:rsidRDefault="00320675" w:rsidP="0032067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98462F5" w14:textId="77777777" w:rsidR="00320675" w:rsidRPr="00140E21" w:rsidRDefault="00320675" w:rsidP="0032067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6D537F4" w14:textId="77777777" w:rsidR="00320675" w:rsidRPr="00140E21" w:rsidRDefault="00320675" w:rsidP="0032067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20675" w:rsidRPr="00140E21" w14:paraId="7FA79841" w14:textId="77777777" w:rsidTr="003B2A3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524CB14" w14:textId="77777777" w:rsidR="00320675" w:rsidRPr="00140E21" w:rsidRDefault="00320675" w:rsidP="00320675">
            <w:pPr>
              <w:pStyle w:val="TAL"/>
              <w:rPr>
                <w:rFonts w:eastAsia="SimSun"/>
                <w:lang w:eastAsia="zh-CN"/>
              </w:rPr>
            </w:pPr>
            <w:r w:rsidRPr="00140E21">
              <w:rPr>
                <w:rFonts w:eastAsia="SimSun"/>
                <w:lang w:eastAsia="zh-CN"/>
              </w:rPr>
              <w:t>LCS mobile origination</w:t>
            </w:r>
          </w:p>
          <w:p w14:paraId="6F8F7915" w14:textId="77777777" w:rsidR="00320675" w:rsidRPr="00140E21" w:rsidRDefault="00320675" w:rsidP="0032067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E250B05" w14:textId="77777777" w:rsidR="00320675" w:rsidRPr="00140E21" w:rsidRDefault="00320675" w:rsidP="0032067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E24AA57" w14:textId="77777777" w:rsidR="00320675" w:rsidRPr="00140E21" w:rsidRDefault="00320675" w:rsidP="0032067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20675" w:rsidRPr="00140E21" w14:paraId="30FC019C" w14:textId="77777777" w:rsidTr="003B2A3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88EED9" w14:textId="77777777" w:rsidR="00320675" w:rsidRPr="00140E21" w:rsidRDefault="00320675" w:rsidP="0032067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F3FD0C7" w14:textId="77777777" w:rsidR="00320675" w:rsidRPr="00140E21" w:rsidRDefault="00320675" w:rsidP="0032067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E3922E2" w14:textId="77777777" w:rsidR="00320675" w:rsidRPr="00140E21" w:rsidRDefault="00320675" w:rsidP="0032067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20675" w:rsidRPr="00140E21" w14:paraId="32FF8503" w14:textId="77777777" w:rsidTr="003B2A3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D6786A" w14:textId="77777777" w:rsidR="00320675" w:rsidRPr="00140E21" w:rsidRDefault="00320675" w:rsidP="00320675">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4D663EF" w14:textId="77777777" w:rsidR="00320675" w:rsidRPr="00140E21" w:rsidRDefault="00320675" w:rsidP="0032067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C4911A" w14:textId="77777777" w:rsidR="00320675" w:rsidRPr="00140E21" w:rsidRDefault="00320675" w:rsidP="0032067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20675" w:rsidRPr="00140E21" w14:paraId="1BAF0545" w14:textId="77777777" w:rsidTr="003B2A3E">
        <w:trPr>
          <w:cantSplit/>
          <w:tblHeader/>
          <w:jc w:val="center"/>
        </w:trPr>
        <w:tc>
          <w:tcPr>
            <w:tcW w:w="1980" w:type="dxa"/>
            <w:tcBorders>
              <w:top w:val="single" w:sz="4" w:space="0" w:color="auto"/>
              <w:left w:val="single" w:sz="4" w:space="0" w:color="auto"/>
              <w:bottom w:val="nil"/>
              <w:right w:val="single" w:sz="4" w:space="0" w:color="auto"/>
            </w:tcBorders>
          </w:tcPr>
          <w:p w14:paraId="0F9E9398" w14:textId="77777777" w:rsidR="00320675" w:rsidRPr="00140E21" w:rsidRDefault="00320675" w:rsidP="0032067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190D6FB" w14:textId="77777777" w:rsidR="00320675" w:rsidRPr="00140E21" w:rsidRDefault="00320675" w:rsidP="0032067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C942DD4" w14:textId="77777777" w:rsidR="00320675" w:rsidRPr="00140E21" w:rsidRDefault="00320675" w:rsidP="0032067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20675" w:rsidRPr="00140E21" w14:paraId="333C5C8B" w14:textId="77777777" w:rsidTr="003B2A3E">
        <w:trPr>
          <w:cantSplit/>
          <w:tblHeader/>
          <w:jc w:val="center"/>
        </w:trPr>
        <w:tc>
          <w:tcPr>
            <w:tcW w:w="1980" w:type="dxa"/>
            <w:tcBorders>
              <w:top w:val="nil"/>
              <w:left w:val="single" w:sz="4" w:space="0" w:color="auto"/>
              <w:bottom w:val="nil"/>
              <w:right w:val="single" w:sz="4" w:space="0" w:color="auto"/>
            </w:tcBorders>
          </w:tcPr>
          <w:p w14:paraId="2469E715"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2E141" w14:textId="77777777" w:rsidR="00320675" w:rsidRPr="00140E21" w:rsidRDefault="00320675" w:rsidP="0032067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E183F2C" w14:textId="77777777" w:rsidR="00320675" w:rsidRPr="00140E21" w:rsidRDefault="00320675" w:rsidP="0032067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20675" w:rsidRPr="00140E21" w14:paraId="37E5BB5F" w14:textId="77777777" w:rsidTr="003B2A3E">
        <w:trPr>
          <w:cantSplit/>
          <w:tblHeader/>
          <w:jc w:val="center"/>
        </w:trPr>
        <w:tc>
          <w:tcPr>
            <w:tcW w:w="1980" w:type="dxa"/>
            <w:tcBorders>
              <w:top w:val="nil"/>
              <w:left w:val="single" w:sz="4" w:space="0" w:color="auto"/>
              <w:bottom w:val="nil"/>
              <w:right w:val="single" w:sz="4" w:space="0" w:color="auto"/>
            </w:tcBorders>
          </w:tcPr>
          <w:p w14:paraId="2DB70728"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9A4805" w14:textId="77777777" w:rsidR="00320675" w:rsidRPr="00140E21" w:rsidRDefault="00320675" w:rsidP="0032067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6C9D462" w14:textId="77777777" w:rsidR="00320675" w:rsidRPr="00140E21" w:rsidRDefault="00320675" w:rsidP="0032067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20675" w:rsidRPr="00140E21" w14:paraId="7C690B25" w14:textId="77777777" w:rsidTr="003B2A3E">
        <w:trPr>
          <w:cantSplit/>
          <w:tblHeader/>
          <w:jc w:val="center"/>
        </w:trPr>
        <w:tc>
          <w:tcPr>
            <w:tcW w:w="1980" w:type="dxa"/>
            <w:tcBorders>
              <w:top w:val="nil"/>
              <w:left w:val="single" w:sz="4" w:space="0" w:color="auto"/>
              <w:bottom w:val="single" w:sz="4" w:space="0" w:color="auto"/>
              <w:right w:val="single" w:sz="4" w:space="0" w:color="auto"/>
            </w:tcBorders>
          </w:tcPr>
          <w:p w14:paraId="03520A73"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679692" w14:textId="77777777" w:rsidR="00320675" w:rsidRPr="00140E21" w:rsidRDefault="00320675" w:rsidP="0032067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A08531C" w14:textId="77777777" w:rsidR="00320675" w:rsidRPr="00140E21" w:rsidRDefault="00320675" w:rsidP="0032067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20675" w:rsidRPr="00140E21" w14:paraId="45EA6C9F" w14:textId="77777777" w:rsidTr="003B2A3E">
        <w:trPr>
          <w:cantSplit/>
          <w:tblHeader/>
          <w:jc w:val="center"/>
        </w:trPr>
        <w:tc>
          <w:tcPr>
            <w:tcW w:w="1980" w:type="dxa"/>
            <w:tcBorders>
              <w:top w:val="nil"/>
              <w:left w:val="single" w:sz="4" w:space="0" w:color="auto"/>
              <w:bottom w:val="nil"/>
              <w:right w:val="single" w:sz="4" w:space="0" w:color="auto"/>
            </w:tcBorders>
          </w:tcPr>
          <w:p w14:paraId="64DD9090" w14:textId="77777777" w:rsidR="00320675" w:rsidRPr="00140E21" w:rsidRDefault="00320675" w:rsidP="0032067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2FFC38C" w14:textId="77777777" w:rsidR="00320675" w:rsidRPr="00140E21" w:rsidRDefault="00320675" w:rsidP="0032067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8FDA687" w14:textId="77777777" w:rsidR="00320675" w:rsidRPr="00140E21" w:rsidRDefault="00320675" w:rsidP="0032067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320675" w:rsidRPr="00140E21" w14:paraId="5D655553" w14:textId="77777777" w:rsidTr="003B2A3E">
        <w:trPr>
          <w:cantSplit/>
          <w:tblHeader/>
          <w:jc w:val="center"/>
        </w:trPr>
        <w:tc>
          <w:tcPr>
            <w:tcW w:w="1980" w:type="dxa"/>
            <w:tcBorders>
              <w:top w:val="nil"/>
              <w:left w:val="single" w:sz="4" w:space="0" w:color="auto"/>
              <w:bottom w:val="single" w:sz="4" w:space="0" w:color="auto"/>
              <w:right w:val="single" w:sz="4" w:space="0" w:color="auto"/>
            </w:tcBorders>
          </w:tcPr>
          <w:p w14:paraId="4D55F8F6" w14:textId="77777777" w:rsidR="00320675" w:rsidRPr="00140E21" w:rsidRDefault="00320675" w:rsidP="003206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3CD01A" w14:textId="77777777" w:rsidR="00320675" w:rsidRPr="00140E21" w:rsidRDefault="00320675" w:rsidP="0032067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6087460" w14:textId="77777777" w:rsidR="00320675" w:rsidRPr="00140E21" w:rsidRDefault="00320675" w:rsidP="0032067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20675" w:rsidRPr="00140E21" w14:paraId="54E20503" w14:textId="77777777" w:rsidTr="003B2A3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8731D0" w14:textId="77777777" w:rsidR="00320675" w:rsidRPr="00140E21" w:rsidRDefault="00320675" w:rsidP="0032067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48EB82D" w14:textId="77777777" w:rsidR="00320675" w:rsidRPr="00140E21" w:rsidRDefault="00320675" w:rsidP="0032067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23C785B" w14:textId="77777777" w:rsidR="00320675" w:rsidRPr="00140E21" w:rsidRDefault="00320675" w:rsidP="0032067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20675" w:rsidRPr="00140E21" w14:paraId="2737208B" w14:textId="77777777" w:rsidTr="003B2A3E">
        <w:trPr>
          <w:cantSplit/>
          <w:tblHeader/>
          <w:jc w:val="center"/>
        </w:trPr>
        <w:tc>
          <w:tcPr>
            <w:tcW w:w="9016" w:type="dxa"/>
            <w:gridSpan w:val="3"/>
            <w:tcBorders>
              <w:left w:val="single" w:sz="4" w:space="0" w:color="auto"/>
              <w:bottom w:val="single" w:sz="4" w:space="0" w:color="auto"/>
              <w:right w:val="single" w:sz="4" w:space="0" w:color="auto"/>
            </w:tcBorders>
          </w:tcPr>
          <w:p w14:paraId="7DE728A4" w14:textId="77777777" w:rsidR="00320675" w:rsidRPr="00140E21" w:rsidRDefault="00320675" w:rsidP="00320675">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280F12A4" w14:textId="77777777" w:rsidR="00320675" w:rsidRPr="00140E21" w:rsidRDefault="00320675" w:rsidP="00320675">
            <w:pPr>
              <w:pStyle w:val="TAN"/>
              <w:rPr>
                <w:rFonts w:eastAsia="Malgun Gothic"/>
              </w:rPr>
            </w:pPr>
            <w:r w:rsidRPr="00140E21">
              <w:rPr>
                <w:rFonts w:eastAsia="Malgun Gothic"/>
              </w:rPr>
              <w:t>NOTE 2:</w:t>
            </w:r>
            <w:r w:rsidRPr="00140E21">
              <w:rPr>
                <w:rFonts w:eastAsia="Malgun Gothic"/>
              </w:rPr>
              <w:tab/>
              <w:t>The default DNN shall not be a wildcard DNN.</w:t>
            </w:r>
          </w:p>
          <w:p w14:paraId="654AE92E" w14:textId="77777777" w:rsidR="00320675" w:rsidRPr="00140E21" w:rsidRDefault="00320675" w:rsidP="0032067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5E06E1E" w14:textId="77777777" w:rsidR="00320675" w:rsidRPr="00140E21" w:rsidRDefault="00320675" w:rsidP="0032067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DED37AA" w14:textId="77777777" w:rsidR="00320675" w:rsidRDefault="00320675" w:rsidP="0032067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07D222A" w14:textId="77777777" w:rsidR="00320675" w:rsidRDefault="00320675" w:rsidP="0032067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B9481F2" w14:textId="77777777" w:rsidR="00320675" w:rsidRDefault="00320675" w:rsidP="0032067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B49EED7" w14:textId="77777777" w:rsidR="00320675" w:rsidRDefault="00320675" w:rsidP="0032067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E5C8458" w14:textId="77777777" w:rsidR="00320675" w:rsidRDefault="00320675" w:rsidP="0032067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E4E26CB" w14:textId="77777777" w:rsidR="00320675" w:rsidRDefault="00320675" w:rsidP="0032067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7331948" w14:textId="77777777" w:rsidR="00320675" w:rsidRDefault="00320675" w:rsidP="0032067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E5DA96A" w14:textId="77777777" w:rsidR="00320675" w:rsidRDefault="00320675" w:rsidP="0032067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A38FB36" w14:textId="77777777" w:rsidR="00320675" w:rsidRDefault="00320675" w:rsidP="0032067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70A06D5" w14:textId="77777777" w:rsidR="00320675" w:rsidRDefault="00320675" w:rsidP="0032067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6B4E668" w14:textId="77777777" w:rsidR="00320675" w:rsidRDefault="00320675" w:rsidP="0032067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4F7F322" w14:textId="77777777" w:rsidR="00320675" w:rsidRPr="00140E21" w:rsidRDefault="00320675" w:rsidP="0032067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14:paraId="08E82906" w14:textId="77777777" w:rsidR="00320675" w:rsidRPr="00140E21" w:rsidRDefault="00320675" w:rsidP="00320675">
      <w:pPr>
        <w:pStyle w:val="FP"/>
        <w:rPr>
          <w:rFonts w:eastAsia="Malgun Gothic"/>
          <w:lang w:eastAsia="zh-CN"/>
        </w:rPr>
      </w:pPr>
    </w:p>
    <w:p w14:paraId="4D7A8B51" w14:textId="77777777" w:rsidR="00320675" w:rsidRPr="00140E21" w:rsidRDefault="00320675" w:rsidP="00320675">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20675" w:rsidRPr="00140E21" w14:paraId="737F3AF4" w14:textId="77777777" w:rsidTr="003B2A3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13F8ED8" w14:textId="77777777" w:rsidR="00320675" w:rsidRPr="00140E21" w:rsidRDefault="00320675" w:rsidP="003B2A3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57EE4E" w14:textId="77777777" w:rsidR="00320675" w:rsidRPr="00140E21" w:rsidRDefault="00320675" w:rsidP="003B2A3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E5DE74C" w14:textId="77777777" w:rsidR="00320675" w:rsidRPr="00140E21" w:rsidRDefault="00320675" w:rsidP="003B2A3E">
            <w:pPr>
              <w:pStyle w:val="TAH"/>
              <w:rPr>
                <w:rFonts w:eastAsia="Malgun Gothic"/>
              </w:rPr>
            </w:pPr>
            <w:r w:rsidRPr="00140E21">
              <w:rPr>
                <w:rFonts w:eastAsia="Malgun Gothic"/>
              </w:rPr>
              <w:t>Description</w:t>
            </w:r>
          </w:p>
        </w:tc>
      </w:tr>
      <w:tr w:rsidR="00320675" w:rsidRPr="00140E21" w14:paraId="3671D231" w14:textId="77777777" w:rsidTr="003B2A3E">
        <w:trPr>
          <w:cantSplit/>
          <w:jc w:val="center"/>
        </w:trPr>
        <w:tc>
          <w:tcPr>
            <w:tcW w:w="2297" w:type="dxa"/>
            <w:tcBorders>
              <w:top w:val="single" w:sz="4" w:space="0" w:color="auto"/>
              <w:left w:val="single" w:sz="4" w:space="0" w:color="auto"/>
              <w:bottom w:val="nil"/>
              <w:right w:val="single" w:sz="4" w:space="0" w:color="auto"/>
            </w:tcBorders>
            <w:hideMark/>
          </w:tcPr>
          <w:p w14:paraId="730595A7" w14:textId="77777777" w:rsidR="00320675" w:rsidRPr="00140E21" w:rsidRDefault="00320675" w:rsidP="003B2A3E">
            <w:pPr>
              <w:pStyle w:val="TAL"/>
              <w:rPr>
                <w:lang w:eastAsia="zh-CN"/>
              </w:rPr>
            </w:pPr>
          </w:p>
          <w:p w14:paraId="384B20FA" w14:textId="77777777" w:rsidR="00320675" w:rsidRPr="00140E21" w:rsidRDefault="00320675" w:rsidP="003B2A3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53CF3A8" w14:textId="77777777" w:rsidR="00320675" w:rsidRPr="00140E21" w:rsidRDefault="00320675" w:rsidP="003B2A3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E5C4FE4" w14:textId="77777777" w:rsidR="00320675" w:rsidRPr="00140E21" w:rsidRDefault="00320675" w:rsidP="003B2A3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20675" w:rsidRPr="00140E21" w14:paraId="54A72F21" w14:textId="77777777" w:rsidTr="003B2A3E">
        <w:trPr>
          <w:cantSplit/>
          <w:jc w:val="center"/>
        </w:trPr>
        <w:tc>
          <w:tcPr>
            <w:tcW w:w="0" w:type="auto"/>
            <w:tcBorders>
              <w:top w:val="nil"/>
              <w:left w:val="single" w:sz="4" w:space="0" w:color="auto"/>
              <w:bottom w:val="nil"/>
              <w:right w:val="single" w:sz="4" w:space="0" w:color="auto"/>
            </w:tcBorders>
            <w:vAlign w:val="center"/>
            <w:hideMark/>
          </w:tcPr>
          <w:p w14:paraId="47997F16" w14:textId="77777777" w:rsidR="00320675" w:rsidRPr="00140E21" w:rsidRDefault="00320675" w:rsidP="003B2A3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6AD4E4D" w14:textId="77777777" w:rsidR="00320675" w:rsidRPr="00140E21" w:rsidRDefault="00320675" w:rsidP="003B2A3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1A1BB9D" w14:textId="77777777" w:rsidR="00320675" w:rsidRPr="00140E21" w:rsidRDefault="00320675" w:rsidP="003B2A3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20675" w:rsidRPr="00140E21" w14:paraId="29800053" w14:textId="77777777" w:rsidTr="003B2A3E">
        <w:trPr>
          <w:cantSplit/>
          <w:jc w:val="center"/>
        </w:trPr>
        <w:tc>
          <w:tcPr>
            <w:tcW w:w="0" w:type="auto"/>
            <w:tcBorders>
              <w:top w:val="nil"/>
              <w:left w:val="single" w:sz="4" w:space="0" w:color="auto"/>
              <w:bottom w:val="single" w:sz="4" w:space="0" w:color="auto"/>
              <w:right w:val="single" w:sz="4" w:space="0" w:color="auto"/>
            </w:tcBorders>
            <w:vAlign w:val="center"/>
            <w:hideMark/>
          </w:tcPr>
          <w:p w14:paraId="2CC7EE90" w14:textId="77777777" w:rsidR="00320675" w:rsidRPr="00140E21" w:rsidRDefault="00320675" w:rsidP="003B2A3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D17E188" w14:textId="77777777" w:rsidR="00320675" w:rsidRPr="00140E21" w:rsidRDefault="00320675" w:rsidP="003B2A3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833E25D" w14:textId="77777777" w:rsidR="00320675" w:rsidRPr="00140E21" w:rsidRDefault="00320675" w:rsidP="003B2A3E">
            <w:pPr>
              <w:pStyle w:val="TAL"/>
              <w:rPr>
                <w:rFonts w:eastAsia="Malgun Gothic"/>
              </w:rPr>
            </w:pPr>
            <w:r w:rsidRPr="00140E21">
              <w:rPr>
                <w:rFonts w:eastAsia="Malgun Gothic"/>
              </w:rPr>
              <w:t>Corresponding SUPI list for input External Group Identifier</w:t>
            </w:r>
            <w:r>
              <w:rPr>
                <w:rFonts w:eastAsia="Malgun Gothic"/>
              </w:rPr>
              <w:t>.</w:t>
            </w:r>
          </w:p>
        </w:tc>
      </w:tr>
      <w:tr w:rsidR="00320675" w:rsidRPr="00140E21" w14:paraId="086DBE08" w14:textId="77777777" w:rsidTr="003B2A3E">
        <w:trPr>
          <w:cantSplit/>
          <w:jc w:val="center"/>
        </w:trPr>
        <w:tc>
          <w:tcPr>
            <w:tcW w:w="2297" w:type="dxa"/>
            <w:tcBorders>
              <w:top w:val="single" w:sz="4" w:space="0" w:color="auto"/>
              <w:left w:val="single" w:sz="4" w:space="0" w:color="auto"/>
              <w:bottom w:val="nil"/>
              <w:right w:val="single" w:sz="4" w:space="0" w:color="auto"/>
            </w:tcBorders>
          </w:tcPr>
          <w:p w14:paraId="2E993144" w14:textId="77777777" w:rsidR="00320675" w:rsidRPr="00140E21" w:rsidRDefault="00320675" w:rsidP="003B2A3E">
            <w:pPr>
              <w:pStyle w:val="TAL"/>
              <w:rPr>
                <w:lang w:eastAsia="zh-CN"/>
              </w:rPr>
            </w:pPr>
          </w:p>
          <w:p w14:paraId="4603D19F" w14:textId="77777777" w:rsidR="00320675" w:rsidRDefault="00320675" w:rsidP="003B2A3E">
            <w:pPr>
              <w:pStyle w:val="TAL"/>
              <w:rPr>
                <w:lang w:eastAsia="zh-CN"/>
              </w:rPr>
            </w:pPr>
            <w:r w:rsidRPr="00140E21">
              <w:rPr>
                <w:lang w:eastAsia="zh-CN"/>
              </w:rPr>
              <w:t>Group Data</w:t>
            </w:r>
          </w:p>
          <w:p w14:paraId="1B8DAB63" w14:textId="77777777" w:rsidR="00320675" w:rsidRPr="00140E21" w:rsidRDefault="00320675" w:rsidP="003B2A3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4F4BAA6" w14:textId="77777777" w:rsidR="00320675" w:rsidRPr="00140E21" w:rsidRDefault="00320675" w:rsidP="003B2A3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BA9494C" w14:textId="77777777" w:rsidR="00320675" w:rsidRPr="00140E21" w:rsidRDefault="00320675" w:rsidP="003B2A3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20675" w:rsidRPr="00140E21" w14:paraId="7400708D" w14:textId="77777777" w:rsidTr="003B2A3E">
        <w:trPr>
          <w:cantSplit/>
          <w:jc w:val="center"/>
        </w:trPr>
        <w:tc>
          <w:tcPr>
            <w:tcW w:w="0" w:type="auto"/>
            <w:tcBorders>
              <w:top w:val="nil"/>
              <w:left w:val="single" w:sz="4" w:space="0" w:color="auto"/>
              <w:bottom w:val="single" w:sz="4" w:space="0" w:color="auto"/>
              <w:right w:val="single" w:sz="4" w:space="0" w:color="auto"/>
            </w:tcBorders>
            <w:vAlign w:val="center"/>
          </w:tcPr>
          <w:p w14:paraId="751FEF14" w14:textId="77777777" w:rsidR="00320675" w:rsidRPr="00140E21" w:rsidRDefault="00320675" w:rsidP="003B2A3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523B89E" w14:textId="77777777" w:rsidR="00320675" w:rsidRPr="00140E21" w:rsidRDefault="00320675" w:rsidP="003B2A3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66E6409" w14:textId="77777777" w:rsidR="00320675" w:rsidRPr="00140E21" w:rsidRDefault="00320675" w:rsidP="003B2A3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20675" w:rsidRPr="00140E21" w14:paraId="7F17CCD7" w14:textId="77777777" w:rsidTr="003B2A3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FEAD5C5" w14:textId="77777777" w:rsidR="00320675" w:rsidRPr="00140E21" w:rsidRDefault="00320675" w:rsidP="003B2A3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F1A51FC" w14:textId="77777777" w:rsidR="00320675" w:rsidRPr="00140E21" w:rsidRDefault="00320675" w:rsidP="00320675">
      <w:pPr>
        <w:pStyle w:val="FP"/>
        <w:rPr>
          <w:rFonts w:eastAsia="Malgun Gothic"/>
        </w:rPr>
      </w:pPr>
    </w:p>
    <w:p w14:paraId="3FC81061" w14:textId="77777777" w:rsidR="00320675" w:rsidRPr="00140E21" w:rsidRDefault="00320675" w:rsidP="00320675">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9293F4A" w14:textId="77777777" w:rsidR="00320675" w:rsidRPr="00140E21" w:rsidRDefault="00320675" w:rsidP="00320675">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20675" w:rsidRPr="00140E21" w14:paraId="11B39911" w14:textId="77777777" w:rsidTr="003B2A3E">
        <w:tc>
          <w:tcPr>
            <w:tcW w:w="3827" w:type="dxa"/>
          </w:tcPr>
          <w:p w14:paraId="3E6DE2DC" w14:textId="77777777" w:rsidR="00320675" w:rsidRPr="00140E21" w:rsidRDefault="00320675" w:rsidP="003B2A3E">
            <w:pPr>
              <w:pStyle w:val="TAH"/>
              <w:rPr>
                <w:lang w:eastAsia="zh-CN"/>
              </w:rPr>
            </w:pPr>
            <w:r w:rsidRPr="00140E21">
              <w:rPr>
                <w:lang w:eastAsia="zh-CN"/>
              </w:rPr>
              <w:t>Subscription Data Types</w:t>
            </w:r>
          </w:p>
        </w:tc>
        <w:tc>
          <w:tcPr>
            <w:tcW w:w="1218" w:type="dxa"/>
          </w:tcPr>
          <w:p w14:paraId="18A4D7D5" w14:textId="77777777" w:rsidR="00320675" w:rsidRPr="00140E21" w:rsidRDefault="00320675" w:rsidP="003B2A3E">
            <w:pPr>
              <w:pStyle w:val="TAH"/>
              <w:rPr>
                <w:lang w:eastAsia="zh-CN"/>
              </w:rPr>
            </w:pPr>
            <w:r w:rsidRPr="00140E21">
              <w:rPr>
                <w:lang w:eastAsia="zh-CN"/>
              </w:rPr>
              <w:t>Data Key</w:t>
            </w:r>
          </w:p>
        </w:tc>
        <w:tc>
          <w:tcPr>
            <w:tcW w:w="2326" w:type="dxa"/>
          </w:tcPr>
          <w:p w14:paraId="06F8CBEB" w14:textId="77777777" w:rsidR="00320675" w:rsidRPr="00140E21" w:rsidRDefault="00320675" w:rsidP="003B2A3E">
            <w:pPr>
              <w:pStyle w:val="TAH"/>
              <w:rPr>
                <w:lang w:eastAsia="zh-CN"/>
              </w:rPr>
            </w:pPr>
            <w:r w:rsidRPr="00140E21">
              <w:rPr>
                <w:lang w:eastAsia="zh-CN"/>
              </w:rPr>
              <w:t>Data Sub Key</w:t>
            </w:r>
          </w:p>
        </w:tc>
      </w:tr>
      <w:tr w:rsidR="00320675" w:rsidRPr="00140E21" w14:paraId="103BD535" w14:textId="77777777" w:rsidTr="003B2A3E">
        <w:tc>
          <w:tcPr>
            <w:tcW w:w="3827" w:type="dxa"/>
          </w:tcPr>
          <w:p w14:paraId="3203D879" w14:textId="77777777" w:rsidR="00320675" w:rsidRPr="00140E21" w:rsidRDefault="00320675" w:rsidP="003B2A3E">
            <w:pPr>
              <w:pStyle w:val="TAL"/>
              <w:rPr>
                <w:lang w:eastAsia="zh-CN"/>
              </w:rPr>
            </w:pPr>
            <w:r w:rsidRPr="00140E21">
              <w:t>Access and Mobility Subscription data</w:t>
            </w:r>
          </w:p>
        </w:tc>
        <w:tc>
          <w:tcPr>
            <w:tcW w:w="1218" w:type="dxa"/>
          </w:tcPr>
          <w:p w14:paraId="589475BE" w14:textId="77777777" w:rsidR="00320675" w:rsidRPr="00140E21" w:rsidRDefault="00320675" w:rsidP="003B2A3E">
            <w:pPr>
              <w:pStyle w:val="TAL"/>
              <w:rPr>
                <w:lang w:eastAsia="zh-CN"/>
              </w:rPr>
            </w:pPr>
            <w:r w:rsidRPr="00140E21">
              <w:rPr>
                <w:rFonts w:eastAsia="Malgun Gothic"/>
              </w:rPr>
              <w:t>SUPI</w:t>
            </w:r>
          </w:p>
        </w:tc>
        <w:tc>
          <w:tcPr>
            <w:tcW w:w="2326" w:type="dxa"/>
          </w:tcPr>
          <w:p w14:paraId="5275E76B" w14:textId="77777777" w:rsidR="00320675" w:rsidRPr="00140E21" w:rsidRDefault="00320675" w:rsidP="003B2A3E">
            <w:pPr>
              <w:pStyle w:val="TAL"/>
              <w:rPr>
                <w:lang w:eastAsia="zh-CN"/>
              </w:rPr>
            </w:pPr>
            <w:r>
              <w:rPr>
                <w:rFonts w:eastAsia="Malgun Gothic"/>
              </w:rPr>
              <w:t>Serving PLMN ID and optionally NID</w:t>
            </w:r>
          </w:p>
        </w:tc>
      </w:tr>
      <w:tr w:rsidR="00320675" w:rsidRPr="00140E21" w14:paraId="297F9B2F" w14:textId="77777777" w:rsidTr="003B2A3E">
        <w:tc>
          <w:tcPr>
            <w:tcW w:w="3827" w:type="dxa"/>
            <w:vAlign w:val="center"/>
          </w:tcPr>
          <w:p w14:paraId="626F03DB" w14:textId="77777777" w:rsidR="00320675" w:rsidRPr="00140E21" w:rsidRDefault="00320675" w:rsidP="003B2A3E">
            <w:pPr>
              <w:pStyle w:val="TAL"/>
            </w:pPr>
            <w:r w:rsidRPr="00140E21">
              <w:t xml:space="preserve">SMF Selection Subscription data </w:t>
            </w:r>
          </w:p>
        </w:tc>
        <w:tc>
          <w:tcPr>
            <w:tcW w:w="1218" w:type="dxa"/>
          </w:tcPr>
          <w:p w14:paraId="57F3CBD6" w14:textId="77777777" w:rsidR="00320675" w:rsidRPr="00140E21" w:rsidRDefault="00320675" w:rsidP="003B2A3E">
            <w:pPr>
              <w:pStyle w:val="TAL"/>
              <w:rPr>
                <w:rFonts w:eastAsia="Malgun Gothic"/>
              </w:rPr>
            </w:pPr>
            <w:r w:rsidRPr="00140E21">
              <w:rPr>
                <w:rFonts w:eastAsia="Malgun Gothic"/>
              </w:rPr>
              <w:t>SUPI</w:t>
            </w:r>
          </w:p>
        </w:tc>
        <w:tc>
          <w:tcPr>
            <w:tcW w:w="2326" w:type="dxa"/>
          </w:tcPr>
          <w:p w14:paraId="3EDFC46F" w14:textId="77777777" w:rsidR="00320675" w:rsidRPr="00140E21" w:rsidRDefault="00320675" w:rsidP="003B2A3E">
            <w:pPr>
              <w:pStyle w:val="TAL"/>
              <w:rPr>
                <w:rFonts w:eastAsia="Malgun Gothic"/>
              </w:rPr>
            </w:pPr>
            <w:r>
              <w:rPr>
                <w:rFonts w:eastAsia="Malgun Gothic"/>
              </w:rPr>
              <w:t>Serving PLMN ID and optionally NID</w:t>
            </w:r>
          </w:p>
        </w:tc>
      </w:tr>
      <w:tr w:rsidR="00320675" w:rsidRPr="00140E21" w14:paraId="2BC877AB" w14:textId="77777777" w:rsidTr="003B2A3E">
        <w:tc>
          <w:tcPr>
            <w:tcW w:w="3827" w:type="dxa"/>
            <w:vAlign w:val="center"/>
          </w:tcPr>
          <w:p w14:paraId="1F713125" w14:textId="77777777" w:rsidR="00320675" w:rsidRPr="00140E21" w:rsidRDefault="00320675" w:rsidP="003B2A3E">
            <w:pPr>
              <w:pStyle w:val="TAL"/>
            </w:pPr>
            <w:r w:rsidRPr="00140E21">
              <w:t>UE context in SMF data</w:t>
            </w:r>
          </w:p>
        </w:tc>
        <w:tc>
          <w:tcPr>
            <w:tcW w:w="1218" w:type="dxa"/>
          </w:tcPr>
          <w:p w14:paraId="54770E77" w14:textId="77777777" w:rsidR="00320675" w:rsidRPr="00140E21" w:rsidRDefault="00320675" w:rsidP="003B2A3E">
            <w:pPr>
              <w:pStyle w:val="TAL"/>
              <w:rPr>
                <w:rFonts w:eastAsia="Malgun Gothic"/>
              </w:rPr>
            </w:pPr>
            <w:r w:rsidRPr="00140E21">
              <w:rPr>
                <w:rFonts w:eastAsia="Malgun Gothic"/>
              </w:rPr>
              <w:t>SUPI</w:t>
            </w:r>
          </w:p>
        </w:tc>
        <w:tc>
          <w:tcPr>
            <w:tcW w:w="2326" w:type="dxa"/>
          </w:tcPr>
          <w:p w14:paraId="7672C3A5" w14:textId="77777777" w:rsidR="00320675" w:rsidRPr="00140E21" w:rsidRDefault="00320675" w:rsidP="003B2A3E">
            <w:pPr>
              <w:pStyle w:val="TAL"/>
              <w:rPr>
                <w:rFonts w:eastAsia="Malgun Gothic"/>
              </w:rPr>
            </w:pPr>
            <w:r w:rsidRPr="00140E21">
              <w:rPr>
                <w:rFonts w:eastAsia="Malgun Gothic"/>
              </w:rPr>
              <w:t>S-NSSAI</w:t>
            </w:r>
          </w:p>
        </w:tc>
      </w:tr>
      <w:tr w:rsidR="00320675" w:rsidRPr="00140E21" w14:paraId="7646F7A5" w14:textId="77777777" w:rsidTr="003B2A3E">
        <w:tc>
          <w:tcPr>
            <w:tcW w:w="3827" w:type="dxa"/>
          </w:tcPr>
          <w:p w14:paraId="44A3B629" w14:textId="77777777" w:rsidR="00320675" w:rsidRPr="00140E21" w:rsidRDefault="00320675" w:rsidP="003B2A3E">
            <w:pPr>
              <w:pStyle w:val="TAL"/>
            </w:pPr>
            <w:r w:rsidRPr="00140E21">
              <w:t xml:space="preserve">SMS Management Subscription data </w:t>
            </w:r>
          </w:p>
        </w:tc>
        <w:tc>
          <w:tcPr>
            <w:tcW w:w="1218" w:type="dxa"/>
          </w:tcPr>
          <w:p w14:paraId="579010F8" w14:textId="77777777" w:rsidR="00320675" w:rsidRPr="00140E21" w:rsidRDefault="00320675" w:rsidP="003B2A3E">
            <w:pPr>
              <w:pStyle w:val="TAL"/>
              <w:rPr>
                <w:rFonts w:eastAsia="Malgun Gothic"/>
              </w:rPr>
            </w:pPr>
            <w:r w:rsidRPr="00140E21">
              <w:rPr>
                <w:rFonts w:eastAsia="Malgun Gothic"/>
              </w:rPr>
              <w:t>SUPI</w:t>
            </w:r>
          </w:p>
        </w:tc>
        <w:tc>
          <w:tcPr>
            <w:tcW w:w="2326" w:type="dxa"/>
          </w:tcPr>
          <w:p w14:paraId="4CE7DE46" w14:textId="77777777" w:rsidR="00320675" w:rsidRPr="00140E21" w:rsidRDefault="00320675" w:rsidP="003B2A3E">
            <w:pPr>
              <w:pStyle w:val="TAL"/>
              <w:rPr>
                <w:rFonts w:eastAsia="Malgun Gothic"/>
              </w:rPr>
            </w:pPr>
            <w:r>
              <w:rPr>
                <w:rFonts w:eastAsia="Malgun Gothic"/>
              </w:rPr>
              <w:t>Serving PLMN ID and optionally NID</w:t>
            </w:r>
          </w:p>
        </w:tc>
      </w:tr>
      <w:tr w:rsidR="00320675" w:rsidRPr="00140E21" w14:paraId="00772840" w14:textId="77777777" w:rsidTr="003B2A3E">
        <w:tc>
          <w:tcPr>
            <w:tcW w:w="3827" w:type="dxa"/>
            <w:vAlign w:val="center"/>
          </w:tcPr>
          <w:p w14:paraId="1B977B71" w14:textId="77777777" w:rsidR="00320675" w:rsidRPr="00140E21" w:rsidRDefault="00320675" w:rsidP="003B2A3E">
            <w:pPr>
              <w:pStyle w:val="TAL"/>
            </w:pPr>
            <w:r w:rsidRPr="00140E21">
              <w:t>SMS Subscription data</w:t>
            </w:r>
          </w:p>
        </w:tc>
        <w:tc>
          <w:tcPr>
            <w:tcW w:w="1218" w:type="dxa"/>
          </w:tcPr>
          <w:p w14:paraId="1D675354" w14:textId="77777777" w:rsidR="00320675" w:rsidRPr="00140E21" w:rsidRDefault="00320675" w:rsidP="003B2A3E">
            <w:pPr>
              <w:pStyle w:val="TAL"/>
              <w:rPr>
                <w:rFonts w:eastAsia="Malgun Gothic"/>
              </w:rPr>
            </w:pPr>
            <w:r w:rsidRPr="00140E21">
              <w:rPr>
                <w:rFonts w:eastAsia="Malgun Gothic"/>
              </w:rPr>
              <w:t>SUPI</w:t>
            </w:r>
          </w:p>
        </w:tc>
        <w:tc>
          <w:tcPr>
            <w:tcW w:w="2326" w:type="dxa"/>
          </w:tcPr>
          <w:p w14:paraId="1FF4769D" w14:textId="77777777" w:rsidR="00320675" w:rsidRPr="00140E21" w:rsidRDefault="00320675" w:rsidP="003B2A3E">
            <w:pPr>
              <w:pStyle w:val="TAL"/>
              <w:rPr>
                <w:rFonts w:eastAsia="Malgun Gothic"/>
              </w:rPr>
            </w:pPr>
            <w:r>
              <w:rPr>
                <w:rFonts w:eastAsia="Malgun Gothic"/>
              </w:rPr>
              <w:t>Serving PLMN ID and optionally NID</w:t>
            </w:r>
          </w:p>
        </w:tc>
      </w:tr>
      <w:tr w:rsidR="00320675" w:rsidRPr="00140E21" w14:paraId="77FA3E2A" w14:textId="77777777" w:rsidTr="003B2A3E">
        <w:tc>
          <w:tcPr>
            <w:tcW w:w="3827" w:type="dxa"/>
            <w:tcBorders>
              <w:bottom w:val="single" w:sz="4" w:space="0" w:color="auto"/>
            </w:tcBorders>
            <w:vAlign w:val="center"/>
          </w:tcPr>
          <w:p w14:paraId="764FD01A" w14:textId="77777777" w:rsidR="00320675" w:rsidRPr="00140E21" w:rsidRDefault="00320675" w:rsidP="003B2A3E">
            <w:pPr>
              <w:pStyle w:val="TAL"/>
            </w:pPr>
            <w:r w:rsidRPr="00140E21">
              <w:t>UE Context in SMSF data</w:t>
            </w:r>
          </w:p>
        </w:tc>
        <w:tc>
          <w:tcPr>
            <w:tcW w:w="1218" w:type="dxa"/>
            <w:tcBorders>
              <w:bottom w:val="single" w:sz="4" w:space="0" w:color="auto"/>
            </w:tcBorders>
          </w:tcPr>
          <w:p w14:paraId="6EEF5FC4" w14:textId="77777777" w:rsidR="00320675" w:rsidRPr="00140E21" w:rsidRDefault="00320675" w:rsidP="003B2A3E">
            <w:pPr>
              <w:pStyle w:val="TAL"/>
              <w:rPr>
                <w:rFonts w:eastAsia="Malgun Gothic"/>
              </w:rPr>
            </w:pPr>
            <w:r w:rsidRPr="00140E21">
              <w:rPr>
                <w:rFonts w:eastAsia="Malgun Gothic"/>
              </w:rPr>
              <w:t>SUPI</w:t>
            </w:r>
          </w:p>
        </w:tc>
        <w:tc>
          <w:tcPr>
            <w:tcW w:w="2326" w:type="dxa"/>
          </w:tcPr>
          <w:p w14:paraId="7039E45A" w14:textId="77777777" w:rsidR="00320675" w:rsidRPr="00140E21" w:rsidRDefault="00320675" w:rsidP="003B2A3E">
            <w:pPr>
              <w:pStyle w:val="TAL"/>
              <w:rPr>
                <w:rFonts w:eastAsia="Malgun Gothic"/>
              </w:rPr>
            </w:pPr>
            <w:r w:rsidRPr="00140E21">
              <w:rPr>
                <w:rFonts w:eastAsia="Malgun Gothic"/>
              </w:rPr>
              <w:t>-</w:t>
            </w:r>
          </w:p>
        </w:tc>
      </w:tr>
      <w:tr w:rsidR="00320675" w:rsidRPr="00140E21" w14:paraId="627D4C50" w14:textId="77777777" w:rsidTr="003B2A3E">
        <w:tc>
          <w:tcPr>
            <w:tcW w:w="3827" w:type="dxa"/>
            <w:tcBorders>
              <w:bottom w:val="nil"/>
            </w:tcBorders>
            <w:vAlign w:val="center"/>
          </w:tcPr>
          <w:p w14:paraId="562FB9A2" w14:textId="77777777" w:rsidR="00320675" w:rsidRPr="00140E21" w:rsidRDefault="00320675" w:rsidP="003B2A3E">
            <w:pPr>
              <w:pStyle w:val="TAL"/>
            </w:pPr>
            <w:r w:rsidRPr="00140E21">
              <w:t>Session Management Subscription data</w:t>
            </w:r>
          </w:p>
        </w:tc>
        <w:tc>
          <w:tcPr>
            <w:tcW w:w="1218" w:type="dxa"/>
            <w:tcBorders>
              <w:bottom w:val="nil"/>
            </w:tcBorders>
          </w:tcPr>
          <w:p w14:paraId="7FF156BC" w14:textId="77777777" w:rsidR="00320675" w:rsidRPr="00140E21" w:rsidRDefault="00320675" w:rsidP="003B2A3E">
            <w:pPr>
              <w:pStyle w:val="TAL"/>
              <w:rPr>
                <w:rFonts w:eastAsia="Malgun Gothic"/>
              </w:rPr>
            </w:pPr>
            <w:r w:rsidRPr="00140E21">
              <w:rPr>
                <w:rFonts w:eastAsia="Malgun Gothic"/>
              </w:rPr>
              <w:t>SUPI</w:t>
            </w:r>
          </w:p>
        </w:tc>
        <w:tc>
          <w:tcPr>
            <w:tcW w:w="2326" w:type="dxa"/>
          </w:tcPr>
          <w:p w14:paraId="68997729" w14:textId="77777777" w:rsidR="00320675" w:rsidRPr="00140E21" w:rsidRDefault="00320675" w:rsidP="003B2A3E">
            <w:pPr>
              <w:pStyle w:val="TAL"/>
              <w:rPr>
                <w:rFonts w:eastAsia="Malgun Gothic"/>
              </w:rPr>
            </w:pPr>
            <w:r w:rsidRPr="00140E21">
              <w:rPr>
                <w:rFonts w:eastAsia="Malgun Gothic"/>
              </w:rPr>
              <w:t>S-NSSAI</w:t>
            </w:r>
          </w:p>
        </w:tc>
      </w:tr>
      <w:tr w:rsidR="00320675" w:rsidRPr="00140E21" w14:paraId="0C1E9891" w14:textId="77777777" w:rsidTr="003B2A3E">
        <w:tc>
          <w:tcPr>
            <w:tcW w:w="3827" w:type="dxa"/>
            <w:tcBorders>
              <w:top w:val="nil"/>
              <w:bottom w:val="nil"/>
            </w:tcBorders>
            <w:vAlign w:val="center"/>
          </w:tcPr>
          <w:p w14:paraId="7BE592E4" w14:textId="77777777" w:rsidR="00320675" w:rsidRPr="00140E21" w:rsidRDefault="00320675" w:rsidP="003B2A3E">
            <w:pPr>
              <w:pStyle w:val="TAL"/>
            </w:pPr>
          </w:p>
        </w:tc>
        <w:tc>
          <w:tcPr>
            <w:tcW w:w="1218" w:type="dxa"/>
            <w:tcBorders>
              <w:top w:val="nil"/>
              <w:bottom w:val="nil"/>
            </w:tcBorders>
          </w:tcPr>
          <w:p w14:paraId="3141425E" w14:textId="77777777" w:rsidR="00320675" w:rsidRPr="00140E21" w:rsidRDefault="00320675" w:rsidP="003B2A3E">
            <w:pPr>
              <w:pStyle w:val="TAL"/>
              <w:rPr>
                <w:rFonts w:eastAsia="Malgun Gothic"/>
              </w:rPr>
            </w:pPr>
          </w:p>
        </w:tc>
        <w:tc>
          <w:tcPr>
            <w:tcW w:w="2326" w:type="dxa"/>
          </w:tcPr>
          <w:p w14:paraId="2F9BEEA2" w14:textId="77777777" w:rsidR="00320675" w:rsidRPr="00140E21" w:rsidRDefault="00320675" w:rsidP="003B2A3E">
            <w:pPr>
              <w:pStyle w:val="TAL"/>
              <w:rPr>
                <w:rFonts w:eastAsia="Malgun Gothic"/>
              </w:rPr>
            </w:pPr>
            <w:r w:rsidRPr="00140E21">
              <w:rPr>
                <w:rFonts w:eastAsia="Malgun Gothic"/>
              </w:rPr>
              <w:t>DNN</w:t>
            </w:r>
          </w:p>
        </w:tc>
      </w:tr>
      <w:tr w:rsidR="00320675" w:rsidRPr="00140E21" w14:paraId="4043946D" w14:textId="77777777" w:rsidTr="003B2A3E">
        <w:tc>
          <w:tcPr>
            <w:tcW w:w="3827" w:type="dxa"/>
            <w:tcBorders>
              <w:top w:val="nil"/>
              <w:bottom w:val="single" w:sz="4" w:space="0" w:color="auto"/>
            </w:tcBorders>
            <w:vAlign w:val="center"/>
          </w:tcPr>
          <w:p w14:paraId="0CCFB2BE" w14:textId="77777777" w:rsidR="00320675" w:rsidRPr="00140E21" w:rsidRDefault="00320675" w:rsidP="003B2A3E">
            <w:pPr>
              <w:pStyle w:val="TAL"/>
            </w:pPr>
          </w:p>
        </w:tc>
        <w:tc>
          <w:tcPr>
            <w:tcW w:w="1218" w:type="dxa"/>
            <w:tcBorders>
              <w:top w:val="nil"/>
            </w:tcBorders>
          </w:tcPr>
          <w:p w14:paraId="1708E21E" w14:textId="77777777" w:rsidR="00320675" w:rsidRPr="00140E21" w:rsidRDefault="00320675" w:rsidP="003B2A3E">
            <w:pPr>
              <w:pStyle w:val="TAL"/>
              <w:rPr>
                <w:rFonts w:eastAsia="Malgun Gothic"/>
              </w:rPr>
            </w:pPr>
          </w:p>
        </w:tc>
        <w:tc>
          <w:tcPr>
            <w:tcW w:w="2326" w:type="dxa"/>
          </w:tcPr>
          <w:p w14:paraId="4AD74A20" w14:textId="77777777" w:rsidR="00320675" w:rsidRPr="00140E21" w:rsidRDefault="00320675" w:rsidP="003B2A3E">
            <w:pPr>
              <w:pStyle w:val="TAL"/>
              <w:rPr>
                <w:rFonts w:eastAsia="Malgun Gothic"/>
              </w:rPr>
            </w:pPr>
            <w:r>
              <w:rPr>
                <w:rFonts w:eastAsia="Malgun Gothic"/>
              </w:rPr>
              <w:t>Serving PLMN ID and optionally NID</w:t>
            </w:r>
          </w:p>
        </w:tc>
      </w:tr>
      <w:tr w:rsidR="00320675" w:rsidRPr="00140E21" w14:paraId="100E126E" w14:textId="77777777" w:rsidTr="003B2A3E">
        <w:tc>
          <w:tcPr>
            <w:tcW w:w="3827" w:type="dxa"/>
            <w:tcBorders>
              <w:bottom w:val="nil"/>
            </w:tcBorders>
            <w:vAlign w:val="center"/>
          </w:tcPr>
          <w:p w14:paraId="7BA1FB87" w14:textId="77777777" w:rsidR="00320675" w:rsidRPr="00140E21" w:rsidRDefault="00320675" w:rsidP="003B2A3E">
            <w:pPr>
              <w:pStyle w:val="TAL"/>
            </w:pPr>
            <w:r w:rsidRPr="00140E21">
              <w:t>Identifier translation</w:t>
            </w:r>
          </w:p>
        </w:tc>
        <w:tc>
          <w:tcPr>
            <w:tcW w:w="1218" w:type="dxa"/>
          </w:tcPr>
          <w:p w14:paraId="103B5365" w14:textId="77777777" w:rsidR="00320675" w:rsidRPr="00140E21" w:rsidRDefault="00320675" w:rsidP="003B2A3E">
            <w:pPr>
              <w:pStyle w:val="TAL"/>
              <w:rPr>
                <w:rFonts w:eastAsia="Malgun Gothic"/>
              </w:rPr>
            </w:pPr>
            <w:r w:rsidRPr="00140E21">
              <w:rPr>
                <w:rFonts w:eastAsia="Malgun Gothic"/>
              </w:rPr>
              <w:t>GPSI</w:t>
            </w:r>
          </w:p>
        </w:tc>
        <w:tc>
          <w:tcPr>
            <w:tcW w:w="2326" w:type="dxa"/>
          </w:tcPr>
          <w:p w14:paraId="4EFB0C27" w14:textId="77777777" w:rsidR="00320675" w:rsidRPr="00140E21" w:rsidRDefault="00320675" w:rsidP="003B2A3E">
            <w:pPr>
              <w:pStyle w:val="TAL"/>
              <w:rPr>
                <w:rFonts w:eastAsia="Malgun Gothic"/>
              </w:rPr>
            </w:pPr>
            <w:r w:rsidRPr="00140E21">
              <w:rPr>
                <w:rFonts w:eastAsia="Malgun Gothic"/>
              </w:rPr>
              <w:t>-</w:t>
            </w:r>
          </w:p>
        </w:tc>
      </w:tr>
      <w:tr w:rsidR="00320675" w:rsidRPr="004C569E" w14:paraId="5BC22F1A" w14:textId="77777777" w:rsidTr="003B2A3E">
        <w:tc>
          <w:tcPr>
            <w:tcW w:w="3827" w:type="dxa"/>
            <w:tcBorders>
              <w:top w:val="nil"/>
            </w:tcBorders>
            <w:vAlign w:val="center"/>
          </w:tcPr>
          <w:p w14:paraId="06E5CCC6" w14:textId="77777777" w:rsidR="00320675" w:rsidRPr="00140E21" w:rsidRDefault="00320675" w:rsidP="003B2A3E">
            <w:pPr>
              <w:pStyle w:val="TAL"/>
            </w:pPr>
          </w:p>
        </w:tc>
        <w:tc>
          <w:tcPr>
            <w:tcW w:w="1218" w:type="dxa"/>
          </w:tcPr>
          <w:p w14:paraId="38ED6DFE" w14:textId="77777777" w:rsidR="00320675" w:rsidRPr="00140E21" w:rsidRDefault="00320675" w:rsidP="003B2A3E">
            <w:pPr>
              <w:pStyle w:val="TAL"/>
              <w:rPr>
                <w:rFonts w:eastAsia="Malgun Gothic"/>
              </w:rPr>
            </w:pPr>
            <w:r w:rsidRPr="00140E21">
              <w:rPr>
                <w:rFonts w:eastAsia="Malgun Gothic"/>
              </w:rPr>
              <w:t>SUPI</w:t>
            </w:r>
          </w:p>
        </w:tc>
        <w:tc>
          <w:tcPr>
            <w:tcW w:w="2326" w:type="dxa"/>
          </w:tcPr>
          <w:p w14:paraId="07A18D9B" w14:textId="77777777" w:rsidR="00320675" w:rsidRPr="00797690" w:rsidRDefault="00320675" w:rsidP="003B2A3E">
            <w:pPr>
              <w:pStyle w:val="TAL"/>
              <w:rPr>
                <w:rFonts w:eastAsia="Malgun Gothic"/>
                <w:lang w:val="fr-FR"/>
              </w:rPr>
            </w:pPr>
            <w:r w:rsidRPr="00797690">
              <w:rPr>
                <w:rFonts w:eastAsia="Malgun Gothic"/>
                <w:lang w:val="fr-FR"/>
              </w:rPr>
              <w:t>Application Port ID, MTC Provider Information, AF Identifier</w:t>
            </w:r>
          </w:p>
        </w:tc>
      </w:tr>
      <w:tr w:rsidR="00320675" w:rsidRPr="00140E21" w14:paraId="1CCE39C2" w14:textId="77777777" w:rsidTr="003B2A3E">
        <w:tc>
          <w:tcPr>
            <w:tcW w:w="3827" w:type="dxa"/>
            <w:vAlign w:val="center"/>
          </w:tcPr>
          <w:p w14:paraId="4395D056" w14:textId="77777777" w:rsidR="00320675" w:rsidRPr="00140E21" w:rsidRDefault="00320675" w:rsidP="003B2A3E">
            <w:pPr>
              <w:pStyle w:val="TAL"/>
            </w:pPr>
            <w:r w:rsidRPr="00140E21">
              <w:t>Slice Selection Subscription data</w:t>
            </w:r>
          </w:p>
        </w:tc>
        <w:tc>
          <w:tcPr>
            <w:tcW w:w="1218" w:type="dxa"/>
          </w:tcPr>
          <w:p w14:paraId="65664F8D" w14:textId="77777777" w:rsidR="00320675" w:rsidRPr="00140E21" w:rsidRDefault="00320675" w:rsidP="003B2A3E">
            <w:pPr>
              <w:pStyle w:val="TAL"/>
              <w:rPr>
                <w:rFonts w:eastAsia="Malgun Gothic"/>
              </w:rPr>
            </w:pPr>
            <w:r w:rsidRPr="00140E21">
              <w:rPr>
                <w:rFonts w:eastAsia="Malgun Gothic"/>
              </w:rPr>
              <w:t>SUPI</w:t>
            </w:r>
          </w:p>
        </w:tc>
        <w:tc>
          <w:tcPr>
            <w:tcW w:w="2326" w:type="dxa"/>
          </w:tcPr>
          <w:p w14:paraId="2106CC09" w14:textId="77777777" w:rsidR="00320675" w:rsidRPr="00140E21" w:rsidRDefault="00320675" w:rsidP="003B2A3E">
            <w:pPr>
              <w:pStyle w:val="TAL"/>
              <w:rPr>
                <w:rFonts w:eastAsia="Malgun Gothic"/>
              </w:rPr>
            </w:pPr>
            <w:r>
              <w:rPr>
                <w:rFonts w:eastAsia="Malgun Gothic"/>
              </w:rPr>
              <w:t>Serving PLMN ID and optionally NID</w:t>
            </w:r>
          </w:p>
        </w:tc>
      </w:tr>
      <w:tr w:rsidR="00320675" w:rsidRPr="00140E21" w14:paraId="57076464" w14:textId="77777777" w:rsidTr="003B2A3E">
        <w:tc>
          <w:tcPr>
            <w:tcW w:w="3827" w:type="dxa"/>
            <w:vAlign w:val="center"/>
          </w:tcPr>
          <w:p w14:paraId="2E8A7BB4" w14:textId="77777777" w:rsidR="00320675" w:rsidRPr="00140E21" w:rsidRDefault="00320675" w:rsidP="003B2A3E">
            <w:pPr>
              <w:pStyle w:val="TAL"/>
            </w:pPr>
            <w:r w:rsidRPr="00140E21">
              <w:t>Intersystem continuity Context</w:t>
            </w:r>
          </w:p>
        </w:tc>
        <w:tc>
          <w:tcPr>
            <w:tcW w:w="1218" w:type="dxa"/>
          </w:tcPr>
          <w:p w14:paraId="11B87306" w14:textId="77777777" w:rsidR="00320675" w:rsidRPr="00140E21" w:rsidRDefault="00320675" w:rsidP="003B2A3E">
            <w:pPr>
              <w:pStyle w:val="TAL"/>
              <w:rPr>
                <w:rFonts w:eastAsia="Malgun Gothic"/>
              </w:rPr>
            </w:pPr>
            <w:r w:rsidRPr="00140E21">
              <w:rPr>
                <w:rFonts w:eastAsia="Malgun Gothic"/>
              </w:rPr>
              <w:t>SUPI</w:t>
            </w:r>
          </w:p>
        </w:tc>
        <w:tc>
          <w:tcPr>
            <w:tcW w:w="2326" w:type="dxa"/>
          </w:tcPr>
          <w:p w14:paraId="6C215D5B" w14:textId="77777777" w:rsidR="00320675" w:rsidRPr="00140E21" w:rsidRDefault="00320675" w:rsidP="003B2A3E">
            <w:pPr>
              <w:pStyle w:val="TAL"/>
              <w:rPr>
                <w:rFonts w:eastAsia="Malgun Gothic"/>
              </w:rPr>
            </w:pPr>
            <w:r w:rsidRPr="00140E21">
              <w:rPr>
                <w:rFonts w:eastAsia="Malgun Gothic"/>
              </w:rPr>
              <w:t>DNN</w:t>
            </w:r>
          </w:p>
        </w:tc>
      </w:tr>
      <w:tr w:rsidR="00320675" w:rsidRPr="00140E21" w14:paraId="6A72F121" w14:textId="77777777" w:rsidTr="003B2A3E">
        <w:tc>
          <w:tcPr>
            <w:tcW w:w="3827" w:type="dxa"/>
            <w:vAlign w:val="center"/>
          </w:tcPr>
          <w:p w14:paraId="51A345BD" w14:textId="77777777" w:rsidR="00320675" w:rsidRPr="00140E21" w:rsidRDefault="00320675" w:rsidP="003B2A3E">
            <w:pPr>
              <w:pStyle w:val="TAL"/>
            </w:pPr>
            <w:r w:rsidRPr="00140E21">
              <w:t>LCS privacy</w:t>
            </w:r>
          </w:p>
        </w:tc>
        <w:tc>
          <w:tcPr>
            <w:tcW w:w="1218" w:type="dxa"/>
          </w:tcPr>
          <w:p w14:paraId="7FB755B3" w14:textId="77777777" w:rsidR="00320675" w:rsidRPr="00140E21" w:rsidRDefault="00320675" w:rsidP="003B2A3E">
            <w:pPr>
              <w:pStyle w:val="TAL"/>
              <w:rPr>
                <w:rFonts w:eastAsia="Malgun Gothic"/>
              </w:rPr>
            </w:pPr>
            <w:r w:rsidRPr="00140E21">
              <w:rPr>
                <w:rFonts w:eastAsia="Malgun Gothic"/>
              </w:rPr>
              <w:t>SUPI</w:t>
            </w:r>
          </w:p>
        </w:tc>
        <w:tc>
          <w:tcPr>
            <w:tcW w:w="2326" w:type="dxa"/>
          </w:tcPr>
          <w:p w14:paraId="375F9F67" w14:textId="77777777" w:rsidR="00320675" w:rsidRPr="00140E21" w:rsidRDefault="00320675" w:rsidP="003B2A3E">
            <w:pPr>
              <w:pStyle w:val="TAL"/>
              <w:rPr>
                <w:rFonts w:eastAsia="Malgun Gothic"/>
              </w:rPr>
            </w:pPr>
            <w:r>
              <w:rPr>
                <w:rFonts w:eastAsia="Malgun Gothic"/>
              </w:rPr>
              <w:t>-</w:t>
            </w:r>
          </w:p>
        </w:tc>
      </w:tr>
      <w:tr w:rsidR="00320675" w:rsidRPr="00140E21" w14:paraId="4BFF5301" w14:textId="77777777" w:rsidTr="003B2A3E">
        <w:tc>
          <w:tcPr>
            <w:tcW w:w="3827" w:type="dxa"/>
            <w:vAlign w:val="center"/>
          </w:tcPr>
          <w:p w14:paraId="56998077" w14:textId="77777777" w:rsidR="00320675" w:rsidRPr="00140E21" w:rsidRDefault="00320675" w:rsidP="003B2A3E">
            <w:pPr>
              <w:pStyle w:val="TAL"/>
            </w:pPr>
            <w:r w:rsidRPr="00140E21">
              <w:t>LCS mobile origination</w:t>
            </w:r>
          </w:p>
        </w:tc>
        <w:tc>
          <w:tcPr>
            <w:tcW w:w="1218" w:type="dxa"/>
          </w:tcPr>
          <w:p w14:paraId="59E22A46" w14:textId="77777777" w:rsidR="00320675" w:rsidRPr="00140E21" w:rsidRDefault="00320675" w:rsidP="003B2A3E">
            <w:pPr>
              <w:pStyle w:val="TAL"/>
              <w:rPr>
                <w:rFonts w:eastAsia="Malgun Gothic"/>
              </w:rPr>
            </w:pPr>
            <w:r w:rsidRPr="00140E21">
              <w:rPr>
                <w:rFonts w:eastAsia="Malgun Gothic"/>
              </w:rPr>
              <w:t>SUPI</w:t>
            </w:r>
          </w:p>
        </w:tc>
        <w:tc>
          <w:tcPr>
            <w:tcW w:w="2326" w:type="dxa"/>
          </w:tcPr>
          <w:p w14:paraId="547C9F7D" w14:textId="77777777" w:rsidR="00320675" w:rsidRPr="00140E21" w:rsidRDefault="00320675" w:rsidP="003B2A3E">
            <w:pPr>
              <w:pStyle w:val="TAL"/>
              <w:rPr>
                <w:rFonts w:eastAsia="Malgun Gothic"/>
              </w:rPr>
            </w:pPr>
            <w:r>
              <w:rPr>
                <w:rFonts w:eastAsia="Malgun Gothic"/>
              </w:rPr>
              <w:t>-</w:t>
            </w:r>
          </w:p>
        </w:tc>
      </w:tr>
      <w:tr w:rsidR="00320675" w:rsidRPr="00140E21" w14:paraId="40523745" w14:textId="77777777" w:rsidTr="003B2A3E">
        <w:tc>
          <w:tcPr>
            <w:tcW w:w="3827" w:type="dxa"/>
            <w:vAlign w:val="center"/>
          </w:tcPr>
          <w:p w14:paraId="1D2029FA" w14:textId="77777777" w:rsidR="00320675" w:rsidRPr="00140E21" w:rsidRDefault="00320675" w:rsidP="003B2A3E">
            <w:pPr>
              <w:pStyle w:val="TAL"/>
            </w:pPr>
            <w:r>
              <w:t>User consent</w:t>
            </w:r>
          </w:p>
        </w:tc>
        <w:tc>
          <w:tcPr>
            <w:tcW w:w="1218" w:type="dxa"/>
          </w:tcPr>
          <w:p w14:paraId="75F722C6" w14:textId="77777777" w:rsidR="00320675" w:rsidRPr="00140E21" w:rsidRDefault="00320675" w:rsidP="003B2A3E">
            <w:pPr>
              <w:pStyle w:val="TAL"/>
              <w:rPr>
                <w:rFonts w:eastAsia="Malgun Gothic"/>
              </w:rPr>
            </w:pPr>
            <w:r w:rsidRPr="00140E21">
              <w:rPr>
                <w:rFonts w:eastAsia="Malgun Gothic"/>
              </w:rPr>
              <w:t>SUPI</w:t>
            </w:r>
          </w:p>
        </w:tc>
        <w:tc>
          <w:tcPr>
            <w:tcW w:w="2326" w:type="dxa"/>
          </w:tcPr>
          <w:p w14:paraId="24FE06A9" w14:textId="77777777" w:rsidR="00320675" w:rsidRPr="00140E21" w:rsidRDefault="00320675" w:rsidP="003B2A3E">
            <w:pPr>
              <w:pStyle w:val="TAL"/>
              <w:rPr>
                <w:rFonts w:eastAsia="Malgun Gothic"/>
              </w:rPr>
            </w:pPr>
            <w:r>
              <w:rPr>
                <w:rFonts w:eastAsia="Malgun Gothic"/>
              </w:rPr>
              <w:t>Purpose</w:t>
            </w:r>
          </w:p>
        </w:tc>
      </w:tr>
      <w:tr w:rsidR="00320675" w:rsidRPr="00140E21" w14:paraId="7E321D90" w14:textId="77777777" w:rsidTr="003B2A3E">
        <w:tc>
          <w:tcPr>
            <w:tcW w:w="3827" w:type="dxa"/>
            <w:vAlign w:val="center"/>
          </w:tcPr>
          <w:p w14:paraId="2D1F1C8C" w14:textId="77777777" w:rsidR="00320675" w:rsidRPr="00140E21" w:rsidRDefault="00320675" w:rsidP="003B2A3E">
            <w:pPr>
              <w:pStyle w:val="TAL"/>
            </w:pPr>
            <w:r>
              <w:t>UE reachability</w:t>
            </w:r>
          </w:p>
        </w:tc>
        <w:tc>
          <w:tcPr>
            <w:tcW w:w="1218" w:type="dxa"/>
          </w:tcPr>
          <w:p w14:paraId="1D96EF78" w14:textId="77777777" w:rsidR="00320675" w:rsidRPr="00140E21" w:rsidRDefault="00320675" w:rsidP="003B2A3E">
            <w:pPr>
              <w:pStyle w:val="TAL"/>
              <w:rPr>
                <w:rFonts w:eastAsia="Malgun Gothic"/>
              </w:rPr>
            </w:pPr>
            <w:r w:rsidRPr="00140E21">
              <w:rPr>
                <w:rFonts w:eastAsia="Malgun Gothic"/>
              </w:rPr>
              <w:t>SUPI</w:t>
            </w:r>
          </w:p>
        </w:tc>
        <w:tc>
          <w:tcPr>
            <w:tcW w:w="2326" w:type="dxa"/>
          </w:tcPr>
          <w:p w14:paraId="426D8272" w14:textId="77777777" w:rsidR="00320675" w:rsidRPr="00140E21" w:rsidRDefault="00320675" w:rsidP="003B2A3E">
            <w:pPr>
              <w:pStyle w:val="TAL"/>
              <w:rPr>
                <w:rFonts w:eastAsia="Malgun Gothic"/>
              </w:rPr>
            </w:pPr>
            <w:r>
              <w:rPr>
                <w:rFonts w:eastAsia="Malgun Gothic"/>
              </w:rPr>
              <w:t>-</w:t>
            </w:r>
          </w:p>
        </w:tc>
      </w:tr>
      <w:tr w:rsidR="00320675" w:rsidRPr="00140E21" w14:paraId="090AB9FC" w14:textId="77777777" w:rsidTr="003B2A3E">
        <w:tc>
          <w:tcPr>
            <w:tcW w:w="3827" w:type="dxa"/>
            <w:vAlign w:val="center"/>
          </w:tcPr>
          <w:p w14:paraId="63A50875" w14:textId="77777777" w:rsidR="00320675" w:rsidRDefault="00320675" w:rsidP="003B2A3E">
            <w:pPr>
              <w:pStyle w:val="TAL"/>
            </w:pPr>
            <w:r>
              <w:t>V2X Subscription data</w:t>
            </w:r>
          </w:p>
        </w:tc>
        <w:tc>
          <w:tcPr>
            <w:tcW w:w="1218" w:type="dxa"/>
          </w:tcPr>
          <w:p w14:paraId="4D42671D" w14:textId="77777777" w:rsidR="00320675" w:rsidRPr="00140E21" w:rsidRDefault="00320675" w:rsidP="003B2A3E">
            <w:pPr>
              <w:pStyle w:val="TAL"/>
              <w:rPr>
                <w:rFonts w:eastAsia="Malgun Gothic"/>
              </w:rPr>
            </w:pPr>
            <w:r w:rsidRPr="00140E21">
              <w:rPr>
                <w:rFonts w:eastAsia="Malgun Gothic"/>
              </w:rPr>
              <w:t>SUPI</w:t>
            </w:r>
          </w:p>
        </w:tc>
        <w:tc>
          <w:tcPr>
            <w:tcW w:w="2326" w:type="dxa"/>
          </w:tcPr>
          <w:p w14:paraId="077AB1FC" w14:textId="77777777" w:rsidR="00320675" w:rsidRDefault="00320675" w:rsidP="003B2A3E">
            <w:pPr>
              <w:pStyle w:val="TAL"/>
              <w:rPr>
                <w:rFonts w:eastAsia="Malgun Gothic"/>
              </w:rPr>
            </w:pPr>
            <w:r>
              <w:rPr>
                <w:rFonts w:eastAsia="Malgun Gothic"/>
              </w:rPr>
              <w:t>-</w:t>
            </w:r>
          </w:p>
        </w:tc>
      </w:tr>
      <w:tr w:rsidR="00320675" w:rsidRPr="00140E21" w14:paraId="728EE605" w14:textId="77777777" w:rsidTr="003B2A3E">
        <w:tc>
          <w:tcPr>
            <w:tcW w:w="3827" w:type="dxa"/>
            <w:vAlign w:val="center"/>
          </w:tcPr>
          <w:p w14:paraId="7B8DBD2E" w14:textId="77777777" w:rsidR="00320675" w:rsidRDefault="00320675" w:rsidP="003B2A3E">
            <w:pPr>
              <w:pStyle w:val="TAL"/>
            </w:pPr>
            <w:proofErr w:type="spellStart"/>
            <w:r>
              <w:t>ProSe</w:t>
            </w:r>
            <w:proofErr w:type="spellEnd"/>
            <w:r>
              <w:t xml:space="preserve"> Subscription data</w:t>
            </w:r>
          </w:p>
        </w:tc>
        <w:tc>
          <w:tcPr>
            <w:tcW w:w="1218" w:type="dxa"/>
          </w:tcPr>
          <w:p w14:paraId="079F763D" w14:textId="77777777" w:rsidR="00320675" w:rsidRPr="00140E21" w:rsidRDefault="00320675" w:rsidP="003B2A3E">
            <w:pPr>
              <w:pStyle w:val="TAL"/>
              <w:rPr>
                <w:rFonts w:eastAsia="Malgun Gothic"/>
              </w:rPr>
            </w:pPr>
            <w:r>
              <w:rPr>
                <w:rFonts w:eastAsia="Malgun Gothic"/>
              </w:rPr>
              <w:t>SUPI</w:t>
            </w:r>
          </w:p>
        </w:tc>
        <w:tc>
          <w:tcPr>
            <w:tcW w:w="2326" w:type="dxa"/>
          </w:tcPr>
          <w:p w14:paraId="0B87C4A0" w14:textId="77777777" w:rsidR="00320675" w:rsidRDefault="00320675" w:rsidP="003B2A3E">
            <w:pPr>
              <w:pStyle w:val="TAL"/>
              <w:rPr>
                <w:rFonts w:eastAsia="Malgun Gothic"/>
              </w:rPr>
            </w:pPr>
            <w:r>
              <w:rPr>
                <w:rFonts w:eastAsia="Malgun Gothic"/>
              </w:rPr>
              <w:t>-</w:t>
            </w:r>
          </w:p>
        </w:tc>
      </w:tr>
      <w:tr w:rsidR="00320675" w:rsidRPr="00140E21" w14:paraId="095A5FF6" w14:textId="77777777" w:rsidTr="003B2A3E">
        <w:tc>
          <w:tcPr>
            <w:tcW w:w="3827" w:type="dxa"/>
            <w:vAlign w:val="center"/>
          </w:tcPr>
          <w:p w14:paraId="6F1B3AFC" w14:textId="77777777" w:rsidR="00320675" w:rsidRDefault="00320675" w:rsidP="003B2A3E">
            <w:pPr>
              <w:pStyle w:val="TAL"/>
            </w:pPr>
            <w:r>
              <w:t>MBS Subscription data</w:t>
            </w:r>
          </w:p>
        </w:tc>
        <w:tc>
          <w:tcPr>
            <w:tcW w:w="1218" w:type="dxa"/>
          </w:tcPr>
          <w:p w14:paraId="02B2C86B" w14:textId="77777777" w:rsidR="00320675" w:rsidRDefault="00320675" w:rsidP="003B2A3E">
            <w:pPr>
              <w:pStyle w:val="TAL"/>
              <w:rPr>
                <w:rFonts w:eastAsia="Malgun Gothic"/>
              </w:rPr>
            </w:pPr>
            <w:r>
              <w:rPr>
                <w:rFonts w:eastAsia="Malgun Gothic"/>
              </w:rPr>
              <w:t>SUPI</w:t>
            </w:r>
          </w:p>
        </w:tc>
        <w:tc>
          <w:tcPr>
            <w:tcW w:w="2326" w:type="dxa"/>
          </w:tcPr>
          <w:p w14:paraId="1FBF4F85" w14:textId="77777777" w:rsidR="00320675" w:rsidRDefault="00320675" w:rsidP="003B2A3E">
            <w:pPr>
              <w:pStyle w:val="TAL"/>
              <w:rPr>
                <w:rFonts w:eastAsia="Malgun Gothic"/>
              </w:rPr>
            </w:pPr>
            <w:r>
              <w:rPr>
                <w:rFonts w:eastAsia="Malgun Gothic"/>
              </w:rPr>
              <w:t>-</w:t>
            </w:r>
          </w:p>
        </w:tc>
      </w:tr>
    </w:tbl>
    <w:p w14:paraId="6B202526" w14:textId="77777777" w:rsidR="00320675" w:rsidRPr="00140E21" w:rsidRDefault="00320675" w:rsidP="00320675">
      <w:pPr>
        <w:pStyle w:val="FP"/>
        <w:rPr>
          <w:lang w:eastAsia="zh-CN"/>
        </w:rPr>
      </w:pPr>
    </w:p>
    <w:p w14:paraId="4B3E1944" w14:textId="77777777" w:rsidR="00320675" w:rsidRPr="00140E21" w:rsidRDefault="00320675" w:rsidP="00320675">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20675" w:rsidRPr="00140E21" w14:paraId="4503A3A4" w14:textId="77777777" w:rsidTr="003B2A3E">
        <w:tc>
          <w:tcPr>
            <w:tcW w:w="3827" w:type="dxa"/>
            <w:tcBorders>
              <w:bottom w:val="single" w:sz="4" w:space="0" w:color="auto"/>
            </w:tcBorders>
          </w:tcPr>
          <w:p w14:paraId="285C264A" w14:textId="77777777" w:rsidR="00320675" w:rsidRPr="00140E21" w:rsidRDefault="00320675" w:rsidP="003B2A3E">
            <w:pPr>
              <w:pStyle w:val="TAH"/>
              <w:rPr>
                <w:lang w:eastAsia="zh-CN"/>
              </w:rPr>
            </w:pPr>
            <w:r w:rsidRPr="00140E21">
              <w:rPr>
                <w:lang w:eastAsia="zh-CN"/>
              </w:rPr>
              <w:t>Subscription Data Types</w:t>
            </w:r>
          </w:p>
        </w:tc>
        <w:tc>
          <w:tcPr>
            <w:tcW w:w="1218" w:type="dxa"/>
          </w:tcPr>
          <w:p w14:paraId="72359D87" w14:textId="77777777" w:rsidR="00320675" w:rsidRPr="00140E21" w:rsidRDefault="00320675" w:rsidP="003B2A3E">
            <w:pPr>
              <w:pStyle w:val="TAH"/>
              <w:rPr>
                <w:lang w:eastAsia="zh-CN"/>
              </w:rPr>
            </w:pPr>
            <w:r w:rsidRPr="00140E21">
              <w:rPr>
                <w:lang w:eastAsia="zh-CN"/>
              </w:rPr>
              <w:t>Data Key</w:t>
            </w:r>
          </w:p>
        </w:tc>
        <w:tc>
          <w:tcPr>
            <w:tcW w:w="2326" w:type="dxa"/>
          </w:tcPr>
          <w:p w14:paraId="0DE92A2C" w14:textId="77777777" w:rsidR="00320675" w:rsidRPr="00140E21" w:rsidRDefault="00320675" w:rsidP="003B2A3E">
            <w:pPr>
              <w:pStyle w:val="TAH"/>
              <w:rPr>
                <w:lang w:eastAsia="zh-CN"/>
              </w:rPr>
            </w:pPr>
            <w:r w:rsidRPr="00140E21">
              <w:rPr>
                <w:lang w:eastAsia="zh-CN"/>
              </w:rPr>
              <w:t>Data Sub Key</w:t>
            </w:r>
          </w:p>
        </w:tc>
      </w:tr>
      <w:tr w:rsidR="00320675" w:rsidRPr="00140E21" w14:paraId="09DE4B43" w14:textId="77777777" w:rsidTr="003B2A3E">
        <w:tc>
          <w:tcPr>
            <w:tcW w:w="3827" w:type="dxa"/>
            <w:tcBorders>
              <w:bottom w:val="nil"/>
            </w:tcBorders>
            <w:vAlign w:val="center"/>
          </w:tcPr>
          <w:p w14:paraId="37A99342" w14:textId="77777777" w:rsidR="00320675" w:rsidRPr="00140E21" w:rsidRDefault="00320675" w:rsidP="003B2A3E">
            <w:pPr>
              <w:pStyle w:val="TAL"/>
              <w:rPr>
                <w:lang w:eastAsia="zh-CN"/>
              </w:rPr>
            </w:pPr>
            <w:r w:rsidRPr="00140E21">
              <w:t>Group Identifier translation</w:t>
            </w:r>
          </w:p>
        </w:tc>
        <w:tc>
          <w:tcPr>
            <w:tcW w:w="1218" w:type="dxa"/>
          </w:tcPr>
          <w:p w14:paraId="7F832C28" w14:textId="77777777" w:rsidR="00320675" w:rsidRPr="00140E21" w:rsidRDefault="00320675" w:rsidP="003B2A3E">
            <w:pPr>
              <w:pStyle w:val="TAL"/>
              <w:rPr>
                <w:lang w:eastAsia="zh-CN"/>
              </w:rPr>
            </w:pPr>
            <w:r w:rsidRPr="00140E21">
              <w:rPr>
                <w:lang w:eastAsia="zh-CN"/>
              </w:rPr>
              <w:t>External Group Identifier</w:t>
            </w:r>
          </w:p>
        </w:tc>
        <w:tc>
          <w:tcPr>
            <w:tcW w:w="2326" w:type="dxa"/>
          </w:tcPr>
          <w:p w14:paraId="6641EAEC" w14:textId="77777777" w:rsidR="00320675" w:rsidRPr="00140E21" w:rsidRDefault="00320675" w:rsidP="003B2A3E">
            <w:pPr>
              <w:pStyle w:val="TAL"/>
              <w:rPr>
                <w:lang w:eastAsia="zh-CN"/>
              </w:rPr>
            </w:pPr>
            <w:r>
              <w:rPr>
                <w:lang w:eastAsia="zh-CN"/>
              </w:rPr>
              <w:t>-</w:t>
            </w:r>
          </w:p>
        </w:tc>
      </w:tr>
      <w:tr w:rsidR="00320675" w:rsidRPr="00140E21" w14:paraId="7811FFCA" w14:textId="77777777" w:rsidTr="003B2A3E">
        <w:tc>
          <w:tcPr>
            <w:tcW w:w="3827" w:type="dxa"/>
            <w:tcBorders>
              <w:top w:val="nil"/>
              <w:bottom w:val="single" w:sz="4" w:space="0" w:color="auto"/>
            </w:tcBorders>
            <w:vAlign w:val="center"/>
          </w:tcPr>
          <w:p w14:paraId="2FF9EF8E" w14:textId="77777777" w:rsidR="00320675" w:rsidRPr="00140E21" w:rsidRDefault="00320675" w:rsidP="003B2A3E">
            <w:pPr>
              <w:pStyle w:val="TAL"/>
            </w:pPr>
          </w:p>
        </w:tc>
        <w:tc>
          <w:tcPr>
            <w:tcW w:w="1218" w:type="dxa"/>
            <w:tcBorders>
              <w:bottom w:val="single" w:sz="4" w:space="0" w:color="auto"/>
            </w:tcBorders>
          </w:tcPr>
          <w:p w14:paraId="2267E67E" w14:textId="77777777" w:rsidR="00320675" w:rsidRPr="00140E21" w:rsidRDefault="00320675" w:rsidP="003B2A3E">
            <w:pPr>
              <w:pStyle w:val="TAL"/>
              <w:rPr>
                <w:lang w:eastAsia="zh-CN"/>
              </w:rPr>
            </w:pPr>
            <w:r>
              <w:rPr>
                <w:lang w:eastAsia="zh-CN"/>
              </w:rPr>
              <w:t>Internal Group Identifier</w:t>
            </w:r>
          </w:p>
        </w:tc>
        <w:tc>
          <w:tcPr>
            <w:tcW w:w="2326" w:type="dxa"/>
            <w:tcBorders>
              <w:bottom w:val="single" w:sz="4" w:space="0" w:color="auto"/>
            </w:tcBorders>
          </w:tcPr>
          <w:p w14:paraId="07022354" w14:textId="77777777" w:rsidR="00320675" w:rsidRPr="00140E21" w:rsidRDefault="00320675" w:rsidP="003B2A3E">
            <w:pPr>
              <w:pStyle w:val="TAL"/>
              <w:rPr>
                <w:lang w:eastAsia="zh-CN"/>
              </w:rPr>
            </w:pPr>
            <w:r>
              <w:rPr>
                <w:lang w:eastAsia="zh-CN"/>
              </w:rPr>
              <w:t>-</w:t>
            </w:r>
          </w:p>
        </w:tc>
      </w:tr>
      <w:tr w:rsidR="00320675" w:rsidRPr="00140E21" w14:paraId="46ACADF1" w14:textId="77777777" w:rsidTr="003B2A3E">
        <w:tc>
          <w:tcPr>
            <w:tcW w:w="3827" w:type="dxa"/>
            <w:tcBorders>
              <w:top w:val="single" w:sz="4" w:space="0" w:color="auto"/>
            </w:tcBorders>
            <w:vAlign w:val="center"/>
          </w:tcPr>
          <w:p w14:paraId="658EE403" w14:textId="77777777" w:rsidR="00320675" w:rsidRPr="00140E21" w:rsidRDefault="00320675" w:rsidP="003B2A3E">
            <w:pPr>
              <w:pStyle w:val="TAL"/>
            </w:pPr>
            <w:r>
              <w:t>Group Data</w:t>
            </w:r>
          </w:p>
        </w:tc>
        <w:tc>
          <w:tcPr>
            <w:tcW w:w="1218" w:type="dxa"/>
            <w:tcBorders>
              <w:top w:val="single" w:sz="4" w:space="0" w:color="auto"/>
            </w:tcBorders>
          </w:tcPr>
          <w:p w14:paraId="35CE3C34" w14:textId="77777777" w:rsidR="00320675" w:rsidRDefault="00320675" w:rsidP="003B2A3E">
            <w:pPr>
              <w:pStyle w:val="TAL"/>
              <w:rPr>
                <w:lang w:eastAsia="zh-CN"/>
              </w:rPr>
            </w:pPr>
            <w:r>
              <w:rPr>
                <w:lang w:eastAsia="zh-CN"/>
              </w:rPr>
              <w:t>Internal Group Identifier</w:t>
            </w:r>
          </w:p>
        </w:tc>
        <w:tc>
          <w:tcPr>
            <w:tcW w:w="2326" w:type="dxa"/>
            <w:tcBorders>
              <w:top w:val="single" w:sz="4" w:space="0" w:color="auto"/>
            </w:tcBorders>
          </w:tcPr>
          <w:p w14:paraId="43E86D0F" w14:textId="77777777" w:rsidR="00320675" w:rsidRDefault="00320675" w:rsidP="003B2A3E">
            <w:pPr>
              <w:pStyle w:val="TAL"/>
              <w:rPr>
                <w:lang w:eastAsia="zh-CN"/>
              </w:rPr>
            </w:pPr>
            <w:r>
              <w:rPr>
                <w:lang w:eastAsia="zh-CN"/>
              </w:rPr>
              <w:t>-</w:t>
            </w:r>
          </w:p>
        </w:tc>
      </w:tr>
    </w:tbl>
    <w:p w14:paraId="6999DA0E" w14:textId="77777777" w:rsidR="00320675" w:rsidRPr="00140E21" w:rsidRDefault="00320675" w:rsidP="00320675">
      <w:pPr>
        <w:pStyle w:val="FP"/>
        <w:rPr>
          <w:lang w:eastAsia="zh-CN"/>
        </w:rPr>
      </w:pPr>
    </w:p>
    <w:p w14:paraId="4E4F2D51" w14:textId="77777777" w:rsidR="00320675" w:rsidRPr="00140E21" w:rsidRDefault="00320675" w:rsidP="0032067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4966047" w14:textId="77777777" w:rsidR="00320675" w:rsidRDefault="00320675"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CD368F0" w:rsidR="00FE5D90" w:rsidRDefault="00FE5D90" w:rsidP="00FE5D90">
      <w:pPr>
        <w:rPr>
          <w:noProof/>
        </w:rPr>
      </w:pPr>
    </w:p>
    <w:p w14:paraId="6E09746F" w14:textId="77777777" w:rsidR="00320675" w:rsidRPr="00140E21" w:rsidRDefault="00320675" w:rsidP="00320675">
      <w:pPr>
        <w:pStyle w:val="Heading5"/>
        <w:rPr>
          <w:rFonts w:eastAsia="SimSun"/>
          <w:lang w:eastAsia="zh-CN"/>
        </w:rPr>
      </w:pPr>
      <w:bookmarkStart w:id="53" w:name="_Toc114668490"/>
      <w:r w:rsidRPr="00140E21">
        <w:rPr>
          <w:rFonts w:eastAsia="SimSun"/>
          <w:lang w:eastAsia="zh-CN"/>
        </w:rPr>
        <w:t>5.2.3.2.5</w:t>
      </w:r>
      <w:r w:rsidRPr="00140E21">
        <w:rPr>
          <w:rFonts w:eastAsia="SimSun"/>
          <w:lang w:eastAsia="zh-CN"/>
        </w:rPr>
        <w:tab/>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 xml:space="preserve"> service operation</w:t>
      </w:r>
      <w:bookmarkEnd w:id="53"/>
    </w:p>
    <w:p w14:paraId="7BC4C519" w14:textId="77777777" w:rsidR="00320675" w:rsidRPr="00140E21" w:rsidRDefault="00320675" w:rsidP="00320675">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w:t>
      </w:r>
    </w:p>
    <w:p w14:paraId="46CA5D2C" w14:textId="77777777" w:rsidR="00320675" w:rsidRPr="00140E21" w:rsidRDefault="00320675" w:rsidP="00320675">
      <w:pPr>
        <w:rPr>
          <w:rFonts w:eastAsia="SimSun"/>
        </w:rPr>
      </w:pPr>
      <w:r w:rsidRPr="00140E21">
        <w:rPr>
          <w:rFonts w:eastAsia="SimSun"/>
          <w:b/>
        </w:rPr>
        <w:t xml:space="preserve">Description: </w:t>
      </w:r>
      <w:r w:rsidRPr="00140E21">
        <w:rPr>
          <w:rFonts w:eastAsia="SimSun"/>
          <w:lang w:eastAsia="zh-CN"/>
        </w:rPr>
        <w:t xml:space="preserve">Consumer updates some UE related information (e.g.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r w:rsidRPr="00140E21">
        <w:rPr>
          <w:rFonts w:eastAsia="SimSun"/>
          <w:lang w:eastAsia="zh-CN"/>
        </w:rPr>
        <w:t>).</w:t>
      </w:r>
    </w:p>
    <w:p w14:paraId="5C653C05" w14:textId="77777777" w:rsidR="00320675" w:rsidRPr="00140E21" w:rsidRDefault="00320675" w:rsidP="00320675">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32BC8042" w14:textId="45DABE7E" w:rsidR="00320675" w:rsidRPr="00140E21" w:rsidRDefault="00320675" w:rsidP="00320675">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r>
        <w:rPr>
          <w:rFonts w:eastAsia="SimSun"/>
          <w:lang w:eastAsia="zh-CN"/>
        </w:rPr>
        <w:t>SMF+PGW-C</w:t>
      </w:r>
      <w:r w:rsidRPr="00140E21">
        <w:rPr>
          <w:rFonts w:eastAsia="SimSun"/>
          <w:lang w:eastAsia="zh-CN"/>
        </w:rPr>
        <w:t xml:space="preserve"> FQDN for S5/S8 interface (if NF Type is SMF)</w:t>
      </w:r>
      <w:r>
        <w:rPr>
          <w:rFonts w:eastAsia="SimSun"/>
          <w:lang w:eastAsia="zh-CN"/>
        </w:rPr>
        <w:t xml:space="preserve">, </w:t>
      </w:r>
      <w:ins w:id="54" w:author="LTHBM2" w:date="2022-11-03T15:26:00Z">
        <w:r w:rsidRPr="00140E21">
          <w:rPr>
            <w:lang w:eastAsia="zh-CN"/>
          </w:rPr>
          <w:t xml:space="preserve"> If </w:t>
        </w:r>
        <w:r>
          <w:rPr>
            <w:lang w:eastAsia="zh-CN"/>
          </w:rPr>
          <w:t>consumer is</w:t>
        </w:r>
        <w:r w:rsidRPr="00140E21">
          <w:rPr>
            <w:lang w:eastAsia="zh-CN"/>
          </w:rPr>
          <w:t xml:space="preserve"> </w:t>
        </w:r>
        <w:proofErr w:type="spellStart"/>
        <w:r w:rsidRPr="00140E21">
          <w:rPr>
            <w:lang w:eastAsia="zh-CN"/>
          </w:rPr>
          <w:t>is</w:t>
        </w:r>
        <w:proofErr w:type="spellEnd"/>
        <w:r w:rsidRPr="00140E21">
          <w:rPr>
            <w:lang w:eastAsia="zh-CN"/>
          </w:rPr>
          <w:t xml:space="preserve"> </w:t>
        </w:r>
      </w:ins>
      <w:ins w:id="55" w:author="LTHBM2" w:date="2022-11-03T15:27:00Z">
        <w:r>
          <w:rPr>
            <w:lang w:eastAsia="zh-CN"/>
          </w:rPr>
          <w:t>H-</w:t>
        </w:r>
      </w:ins>
      <w:ins w:id="56" w:author="LTHBM2" w:date="2022-11-03T15:26:00Z">
        <w:r w:rsidRPr="00140E21">
          <w:rPr>
            <w:lang w:eastAsia="zh-CN"/>
          </w:rPr>
          <w:t xml:space="preserve">SMF: </w:t>
        </w:r>
        <w:r>
          <w:rPr>
            <w:lang w:eastAsia="zh-CN"/>
          </w:rPr>
          <w:t>Serving Node PLMN ID</w:t>
        </w:r>
      </w:ins>
      <w:r w:rsidRPr="00140E21">
        <w:rPr>
          <w:rFonts w:eastAsia="SimSun"/>
          <w:lang w:eastAsia="zh-CN"/>
        </w:rPr>
        <w:t>.</w:t>
      </w:r>
    </w:p>
    <w:p w14:paraId="049121CC" w14:textId="77777777" w:rsidR="00320675" w:rsidRPr="00140E21" w:rsidRDefault="00320675" w:rsidP="00320675">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4ECA3CF7" w14:textId="77777777" w:rsidR="00320675" w:rsidRPr="00140E21" w:rsidRDefault="00320675" w:rsidP="00320675">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p>
    <w:p w14:paraId="556DBD71" w14:textId="77777777" w:rsidR="00320675" w:rsidRDefault="00320675" w:rsidP="00FE5D90">
      <w:pPr>
        <w:rPr>
          <w:noProof/>
        </w:rPr>
      </w:pPr>
    </w:p>
    <w:p w14:paraId="1E4EBA48" w14:textId="4DE2C3C7" w:rsidR="00FE5D90" w:rsidDel="004C569E" w:rsidRDefault="00FE5D90" w:rsidP="00FE5D90">
      <w:pPr>
        <w:rPr>
          <w:del w:id="57" w:author="LTHBM2" w:date="2022-11-04T20:15:00Z"/>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Pr="00A91325" w:rsidRDefault="00FE5D90" w:rsidP="00FE5D90">
      <w:pPr>
        <w:rPr>
          <w:noProof/>
          <w:lang w:val="en-US"/>
        </w:rPr>
      </w:pPr>
    </w:p>
    <w:p w14:paraId="03A6EB41" w14:textId="77777777" w:rsidR="00A91325" w:rsidRPr="00140E21" w:rsidRDefault="00A91325" w:rsidP="00A91325">
      <w:pPr>
        <w:pStyle w:val="Heading5"/>
        <w:rPr>
          <w:lang w:eastAsia="zh-CN"/>
        </w:rPr>
      </w:pPr>
      <w:bookmarkStart w:id="58" w:name="_Toc20204633"/>
      <w:bookmarkStart w:id="59" w:name="_Toc27895339"/>
      <w:bookmarkStart w:id="60" w:name="_Toc36192442"/>
      <w:bookmarkStart w:id="61" w:name="_Toc45193545"/>
      <w:bookmarkStart w:id="62" w:name="_Toc47593177"/>
      <w:bookmarkStart w:id="63" w:name="_Toc51835264"/>
      <w:bookmarkStart w:id="64" w:name="_Toc11466876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58"/>
      <w:bookmarkEnd w:id="59"/>
      <w:bookmarkEnd w:id="60"/>
      <w:bookmarkEnd w:id="61"/>
      <w:bookmarkEnd w:id="62"/>
      <w:bookmarkEnd w:id="63"/>
      <w:bookmarkEnd w:id="64"/>
    </w:p>
    <w:p w14:paraId="359BDC01" w14:textId="77777777" w:rsidR="00A91325" w:rsidRPr="00140E21" w:rsidRDefault="00A91325" w:rsidP="00A91325">
      <w:r w:rsidRPr="00140E21">
        <w:rPr>
          <w:b/>
        </w:rPr>
        <w:t>Service operation name:</w:t>
      </w:r>
      <w:r w:rsidRPr="00140E21">
        <w:t xml:space="preserve"> </w:t>
      </w:r>
      <w:proofErr w:type="spellStart"/>
      <w:r w:rsidRPr="00140E21">
        <w:t>Nsmf_PDUSession_Create</w:t>
      </w:r>
      <w:proofErr w:type="spellEnd"/>
      <w:r w:rsidRPr="00140E21">
        <w:t>.</w:t>
      </w:r>
    </w:p>
    <w:p w14:paraId="3753DF77" w14:textId="77777777" w:rsidR="00A91325" w:rsidRPr="00140E21" w:rsidRDefault="00A91325" w:rsidP="00A91325">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7B0AE8D" w14:textId="77777777" w:rsidR="00A91325" w:rsidRPr="00140E21" w:rsidRDefault="00A91325" w:rsidP="00A91325">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025144A" w14:textId="7DD33384" w:rsidR="00A91325" w:rsidRPr="00140E21" w:rsidRDefault="00A91325" w:rsidP="00A91325">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65" w:author="LTHBM2" w:date="2022-11-03T17:42:00Z">
        <w:r>
          <w:t xml:space="preserve">, V-EASDF </w:t>
        </w:r>
        <w:r>
          <w:rPr>
            <w:noProof/>
          </w:rPr>
          <w:t>addressing</w:t>
        </w:r>
      </w:ins>
      <w:ins w:id="66" w:author="LTHBM2" w:date="2022-11-03T17:43:00Z">
        <w:r>
          <w:rPr>
            <w:noProof/>
          </w:rPr>
          <w:t xml:space="preserve"> information (</w:t>
        </w:r>
      </w:ins>
      <w:ins w:id="67" w:author="LTHBM2" w:date="2022-11-04T16:33:00Z">
        <w:r w:rsidR="009201FD">
          <w:rPr>
            <w:noProof/>
          </w:rPr>
          <w:t>in case o</w:t>
        </w:r>
      </w:ins>
      <w:ins w:id="68" w:author="LTHBM2" w:date="2022-11-04T16:34:00Z">
        <w:r w:rsidR="009201FD">
          <w:rPr>
            <w:noProof/>
          </w:rPr>
          <w:t xml:space="preserve">f mobility to a V-SMF, </w:t>
        </w:r>
      </w:ins>
      <w:ins w:id="69" w:author="LTHBM2" w:date="2022-11-03T17:43:00Z">
        <w:r>
          <w:rPr>
            <w:noProof/>
          </w:rPr>
          <w:t>see NOTE 1)</w:t>
        </w:r>
      </w:ins>
      <w:r>
        <w:t>.</w:t>
      </w:r>
    </w:p>
    <w:p w14:paraId="69883625" w14:textId="77777777" w:rsidR="00A91325" w:rsidRPr="00140E21" w:rsidRDefault="00A91325" w:rsidP="00A91325">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9920C6C" w14:textId="4F346E55" w:rsidR="00A91325" w:rsidRPr="00140E21" w:rsidRDefault="00A91325" w:rsidP="00A91325">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ins w:id="70" w:author="LTHBM2" w:date="2022-11-03T17:53:00Z">
        <w:r w:rsidR="00B1528E">
          <w:t xml:space="preserve">, </w:t>
        </w:r>
      </w:ins>
      <w:ins w:id="71" w:author="LTHBM2" w:date="2022-11-04T16:38:00Z">
        <w:r w:rsidR="009201FD">
          <w:t xml:space="preserve">indication that for the PDU Session the use of the EDC functionality is allowed or that for the PDU Session the use of the EDC functionality is required, </w:t>
        </w:r>
      </w:ins>
      <w:ins w:id="72" w:author="LTHBM2" w:date="2022-11-03T17:53:00Z">
        <w:r w:rsidR="00B1528E" w:rsidRPr="00912926">
          <w:t xml:space="preserve">authorization information </w:t>
        </w:r>
        <w:proofErr w:type="spellStart"/>
        <w:r w:rsidR="00B1528E">
          <w:t>information</w:t>
        </w:r>
        <w:proofErr w:type="spellEnd"/>
        <w:r w:rsidR="00B1528E">
          <w:t xml:space="preserve"> for </w:t>
        </w:r>
        <w:r w:rsidR="00B1528E">
          <w:rPr>
            <w:noProof/>
          </w:rPr>
          <w:t>HR PDU Session traffic offloading towards VPLMN EHE (see NOTE 1)</w:t>
        </w:r>
      </w:ins>
      <w:ins w:id="73" w:author="LTHBM2" w:date="2022-11-03T17:54:00Z">
        <w:r w:rsidR="00B1528E">
          <w:rPr>
            <w:noProof/>
          </w:rPr>
          <w:t xml:space="preserve">, </w:t>
        </w:r>
        <w:r w:rsidR="00B1528E">
          <w:t xml:space="preserve">DNS server address of HPLMN </w:t>
        </w:r>
        <w:r w:rsidR="00B1528E">
          <w:rPr>
            <w:noProof/>
          </w:rPr>
          <w:t>(see NOTE 1)</w:t>
        </w:r>
      </w:ins>
      <w:ins w:id="74" w:author="LTHBM2" w:date="2022-11-04T16:38:00Z">
        <w:r w:rsidR="009201FD">
          <w:rPr>
            <w:noProof/>
          </w:rPr>
          <w:t>,</w:t>
        </w:r>
      </w:ins>
      <w:r>
        <w:t>.</w:t>
      </w:r>
    </w:p>
    <w:p w14:paraId="62F3630C" w14:textId="77777777" w:rsidR="00A91325" w:rsidRPr="00140E21" w:rsidRDefault="00A91325" w:rsidP="00A91325">
      <w:r w:rsidRPr="00140E21">
        <w:t>The V-SMF SM Context ID in the Input provides addressing information allocated by the V-SMF (to be used for service operations towards the V-SMF for this PDU Session).</w:t>
      </w:r>
    </w:p>
    <w:p w14:paraId="2E2BBF11" w14:textId="77777777" w:rsidR="00A91325" w:rsidRDefault="00A91325" w:rsidP="00A91325">
      <w:r>
        <w:t>The I-SMF SM Context ID in the Input provides addressing information allocated by the I-SMF (to be used for service operations towards the I-SMF for this PDU Session).</w:t>
      </w:r>
    </w:p>
    <w:p w14:paraId="5F4DC4BE" w14:textId="77777777" w:rsidR="00A91325" w:rsidRPr="00140E21" w:rsidRDefault="00A91325" w:rsidP="00A91325">
      <w:r w:rsidRPr="00140E21">
        <w:t>See clause 4.3.2.2.2</w:t>
      </w:r>
      <w:r>
        <w:t xml:space="preserve"> clause</w:t>
      </w:r>
      <w:r w:rsidRPr="00140E21">
        <w:t> 4.11.1.2.2</w:t>
      </w:r>
      <w:r>
        <w:t xml:space="preserve"> clause</w:t>
      </w:r>
      <w:r w:rsidRPr="00140E21">
        <w:t> 4.11.1.3.3 and clause 4.24 for details on the usage of this service operation.</w:t>
      </w:r>
    </w:p>
    <w:p w14:paraId="4581977F" w14:textId="47D20BFD" w:rsidR="00A91325" w:rsidRDefault="00A91325" w:rsidP="00A91325">
      <w:pPr>
        <w:rPr>
          <w:ins w:id="75" w:author="LTHBM2" w:date="2022-11-03T17:43:00Z"/>
        </w:rPr>
      </w:pPr>
      <w:r>
        <w:t>See clauses 4.22.2.2 and 4.22.3 for detailed usage of this service operation for ATSSS.</w:t>
      </w:r>
    </w:p>
    <w:p w14:paraId="6022D149" w14:textId="3721931D" w:rsidR="00A91325" w:rsidRPr="00A91325" w:rsidRDefault="00A91325" w:rsidP="00A91325">
      <w:pPr>
        <w:pStyle w:val="NO"/>
      </w:pPr>
      <w:ins w:id="76" w:author="LTHBM2" w:date="2022-11-03T17:43:00Z">
        <w:r>
          <w:t>N</w:t>
        </w:r>
      </w:ins>
      <w:ins w:id="77" w:author="LTHBM2" w:date="2022-11-03T17:44:00Z">
        <w:r>
          <w:t>OTE 1:</w:t>
        </w:r>
        <w:r>
          <w:tab/>
          <w:t xml:space="preserve">Support of </w:t>
        </w:r>
        <w:bookmarkStart w:id="78" w:name="_Hlk118380650"/>
        <w:r>
          <w:t>Home Routed</w:t>
        </w:r>
        <w:r w:rsidRPr="001B7C50">
          <w:t xml:space="preserve"> </w:t>
        </w:r>
        <w:r>
          <w:rPr>
            <w:noProof/>
          </w:rPr>
          <w:t>PDU Session traffic offloading towards VPLMN EHE</w:t>
        </w:r>
        <w:bookmarkEnd w:id="78"/>
        <w:r>
          <w:rPr>
            <w:noProof/>
          </w:rPr>
          <w:t xml:space="preserve"> is defined in TS 23.501 [2] clause 5.6.7 and in TS </w:t>
        </w:r>
      </w:ins>
      <w:ins w:id="79" w:author="LTHBM2" w:date="2022-11-03T17:49:00Z">
        <w:r>
          <w:rPr>
            <w:noProof/>
          </w:rPr>
          <w:t>23.548 [74]</w:t>
        </w:r>
      </w:ins>
    </w:p>
    <w:p w14:paraId="1888E2B0" w14:textId="20DD4413" w:rsidR="00FE5D90" w:rsidRDefault="00571F1A" w:rsidP="00FE5D90">
      <w:pPr>
        <w:rPr>
          <w:ins w:id="80" w:author="LTHBM2" w:date="2022-11-04T09:58:00Z"/>
          <w:noProof/>
        </w:rPr>
      </w:pPr>
      <w:ins w:id="81" w:author="LTHBM2" w:date="2022-11-04T09:57:00Z">
        <w:r>
          <w:rPr>
            <w:noProof/>
          </w:rPr>
          <w:t>A</w:t>
        </w:r>
        <w:proofErr w:type="spellStart"/>
        <w:r w:rsidRPr="00912926">
          <w:t>uthorization</w:t>
        </w:r>
        <w:proofErr w:type="spellEnd"/>
        <w:r w:rsidRPr="00912926">
          <w:t xml:space="preserve"> information </w:t>
        </w:r>
        <w:proofErr w:type="spellStart"/>
        <w:r>
          <w:t>information</w:t>
        </w:r>
        <w:proofErr w:type="spellEnd"/>
        <w:r>
          <w:t xml:space="preserve"> for </w:t>
        </w:r>
        <w:r>
          <w:rPr>
            <w:noProof/>
          </w:rPr>
          <w:t>HR PDU Session traffic offloading towards VPLMN EHE</w:t>
        </w:r>
      </w:ins>
      <w:ins w:id="82" w:author="LTHBM2" w:date="2022-11-04T09:58:00Z">
        <w:r>
          <w:rPr>
            <w:noProof/>
          </w:rPr>
          <w:t xml:space="preserve"> consists in </w:t>
        </w:r>
      </w:ins>
    </w:p>
    <w:p w14:paraId="638961B8" w14:textId="7AB271B0" w:rsidR="00571F1A" w:rsidRDefault="00571F1A" w:rsidP="00571F1A">
      <w:pPr>
        <w:pStyle w:val="B1"/>
        <w:numPr>
          <w:ilvl w:val="0"/>
          <w:numId w:val="2"/>
        </w:numPr>
        <w:rPr>
          <w:ins w:id="83" w:author="LTHBM2" w:date="2022-11-04T09:59:00Z"/>
          <w:noProof/>
        </w:rPr>
      </w:pPr>
      <w:ins w:id="84" w:author="LTHBM2" w:date="2022-11-04T09:58:00Z">
        <w:r>
          <w:rPr>
            <w:noProof/>
          </w:rPr>
          <w:t xml:space="preserve">Either a list of authorized FQDN ranges </w:t>
        </w:r>
      </w:ins>
    </w:p>
    <w:p w14:paraId="2AC06234" w14:textId="101538FC" w:rsidR="00571F1A" w:rsidRDefault="00571F1A" w:rsidP="00571F1A">
      <w:pPr>
        <w:pStyle w:val="B1"/>
        <w:numPr>
          <w:ilvl w:val="0"/>
          <w:numId w:val="2"/>
        </w:numPr>
        <w:rPr>
          <w:noProof/>
        </w:rPr>
      </w:pPr>
      <w:ins w:id="85" w:author="LTHBM2" w:date="2022-11-04T09:59:00Z">
        <w:r>
          <w:rPr>
            <w:noProof/>
          </w:rPr>
          <w:t>Or a list of forbidden FQDN ranges</w:t>
        </w:r>
      </w:ins>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64EBD21F" w:rsidR="00FE5D90" w:rsidRDefault="00FE5D90" w:rsidP="00FE5D90">
      <w:pPr>
        <w:rPr>
          <w:noProof/>
        </w:rPr>
      </w:pPr>
    </w:p>
    <w:p w14:paraId="0E833B9A" w14:textId="77777777" w:rsidR="00B1528E" w:rsidRPr="00140E21" w:rsidRDefault="00B1528E" w:rsidP="00B1528E">
      <w:pPr>
        <w:pStyle w:val="Heading5"/>
        <w:rPr>
          <w:lang w:eastAsia="zh-CN"/>
        </w:rPr>
      </w:pPr>
      <w:bookmarkStart w:id="86" w:name="_Toc27895340"/>
      <w:bookmarkStart w:id="87" w:name="_Toc36192443"/>
      <w:bookmarkStart w:id="88" w:name="_Toc45193546"/>
      <w:bookmarkStart w:id="89" w:name="_Toc47593178"/>
      <w:bookmarkStart w:id="90" w:name="_Toc51835265"/>
      <w:bookmarkStart w:id="91" w:name="_Toc11466876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86"/>
      <w:bookmarkEnd w:id="87"/>
      <w:bookmarkEnd w:id="88"/>
      <w:bookmarkEnd w:id="89"/>
      <w:bookmarkEnd w:id="90"/>
      <w:bookmarkEnd w:id="91"/>
    </w:p>
    <w:p w14:paraId="5B924BD9" w14:textId="77777777" w:rsidR="00B1528E" w:rsidRPr="00140E21" w:rsidRDefault="00B1528E" w:rsidP="00B1528E">
      <w:r w:rsidRPr="00140E21">
        <w:rPr>
          <w:b/>
        </w:rPr>
        <w:t>Service operation name:</w:t>
      </w:r>
      <w:r w:rsidRPr="00140E21">
        <w:t xml:space="preserve"> </w:t>
      </w:r>
      <w:proofErr w:type="spellStart"/>
      <w:r w:rsidRPr="00140E21">
        <w:t>Nsmf_PDUSession_Update</w:t>
      </w:r>
      <w:proofErr w:type="spellEnd"/>
      <w:r w:rsidRPr="00140E21">
        <w:t>.</w:t>
      </w:r>
    </w:p>
    <w:p w14:paraId="1674B9EC" w14:textId="77777777" w:rsidR="00B1528E" w:rsidRPr="00140E21" w:rsidRDefault="00B1528E" w:rsidP="00B1528E">
      <w:pPr>
        <w:rPr>
          <w:lang w:eastAsia="zh-CN"/>
        </w:rPr>
      </w:pPr>
      <w:r w:rsidRPr="00140E21">
        <w:rPr>
          <w:b/>
        </w:rPr>
        <w:t xml:space="preserve">Description: </w:t>
      </w:r>
      <w:r w:rsidRPr="00140E21">
        <w:rPr>
          <w:lang w:eastAsia="zh-CN"/>
        </w:rPr>
        <w:t>Update the established PDU Session.</w:t>
      </w:r>
    </w:p>
    <w:p w14:paraId="170D5067" w14:textId="77777777" w:rsidR="00B1528E" w:rsidRPr="00140E21" w:rsidRDefault="00B1528E" w:rsidP="00B1528E">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74D245B3" w14:textId="77777777" w:rsidR="00B1528E" w:rsidRDefault="00B1528E" w:rsidP="00B1528E">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41C8CC67" w14:textId="77777777" w:rsidR="00B1528E" w:rsidRPr="00140E21" w:rsidRDefault="00B1528E" w:rsidP="00B1528E">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4F56664E" w14:textId="77777777" w:rsidR="00B1528E" w:rsidRDefault="00B1528E" w:rsidP="00B1528E">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09FA4D7" w14:textId="77777777" w:rsidR="00B1528E" w:rsidRPr="00140E21" w:rsidRDefault="00B1528E" w:rsidP="00B1528E">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783922A" w14:textId="77777777" w:rsidR="00B1528E" w:rsidRPr="00140E21" w:rsidRDefault="00B1528E" w:rsidP="00B1528E">
      <w:r w:rsidRPr="00140E21">
        <w:rPr>
          <w:b/>
        </w:rPr>
        <w:t>Input, Required:</w:t>
      </w:r>
      <w:r w:rsidRPr="00140E21">
        <w:t xml:space="preserve"> </w:t>
      </w:r>
      <w:r w:rsidRPr="00140E21">
        <w:rPr>
          <w:lang w:eastAsia="zh-CN"/>
        </w:rPr>
        <w:t>SM Context ID</w:t>
      </w:r>
      <w:r w:rsidRPr="00140E21">
        <w:t>.</w:t>
      </w:r>
    </w:p>
    <w:p w14:paraId="1D8B28BB" w14:textId="4DEE493D" w:rsidR="00B1528E" w:rsidRPr="00140E21" w:rsidRDefault="00B1528E" w:rsidP="00B1528E">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w:t>
      </w:r>
      <w:ins w:id="92" w:author="LTHBM2" w:date="2022-11-03T17:42:00Z">
        <w:r>
          <w:t xml:space="preserve">V-EASDF </w:t>
        </w:r>
        <w:r>
          <w:rPr>
            <w:noProof/>
          </w:rPr>
          <w:t>addressing</w:t>
        </w:r>
      </w:ins>
      <w:ins w:id="93" w:author="LTHBM2" w:date="2022-11-03T17:43:00Z">
        <w:r>
          <w:rPr>
            <w:noProof/>
          </w:rPr>
          <w:t xml:space="preserve"> information</w:t>
        </w:r>
      </w:ins>
      <w:ins w:id="94" w:author="LTHBM2" w:date="2022-11-03T17:58:00Z">
        <w:r>
          <w:rPr>
            <w:noProof/>
          </w:rPr>
          <w:t xml:space="preserve"> </w:t>
        </w:r>
      </w:ins>
      <w:ins w:id="95" w:author="LTHBM2" w:date="2022-11-03T17:57:00Z">
        <w:r>
          <w:rPr>
            <w:noProof/>
          </w:rPr>
          <w:t xml:space="preserve">(from V-SMF to H-SMF see NOTE 1 of clause </w:t>
        </w:r>
        <w:r w:rsidRPr="00140E21">
          <w:rPr>
            <w:lang w:eastAsia="zh-CN"/>
          </w:rPr>
          <w:t>5.2.8.2.2</w:t>
        </w:r>
      </w:ins>
      <w:ins w:id="96" w:author="LTHBM2" w:date="2022-11-03T17:43:00Z">
        <w:r>
          <w:rPr>
            <w:noProof/>
          </w:rPr>
          <w:t>)</w:t>
        </w:r>
      </w:ins>
      <w:r>
        <w:t>.</w:t>
      </w:r>
    </w:p>
    <w:p w14:paraId="7EA64EBE" w14:textId="77777777" w:rsidR="00B1528E" w:rsidRPr="00140E21" w:rsidRDefault="00B1528E" w:rsidP="00B1528E">
      <w:pPr>
        <w:rPr>
          <w:lang w:eastAsia="zh-CN"/>
        </w:rPr>
      </w:pPr>
      <w:r w:rsidRPr="00140E21">
        <w:rPr>
          <w:b/>
        </w:rPr>
        <w:t xml:space="preserve">Output, Required: </w:t>
      </w:r>
      <w:r w:rsidRPr="00140E21">
        <w:t>Result indication, &lt;ARP, Cause&gt; pair</w:t>
      </w:r>
      <w:r w:rsidRPr="00140E21">
        <w:rPr>
          <w:i/>
        </w:rPr>
        <w:t>.</w:t>
      </w:r>
    </w:p>
    <w:p w14:paraId="4D27D3CC" w14:textId="72DAB3AA" w:rsidR="00B1528E" w:rsidRPr="00140E21" w:rsidRDefault="00B1528E" w:rsidP="00B1528E">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ins w:id="97" w:author="LTHBM2" w:date="2022-11-03T17:58:00Z">
        <w:r>
          <w:t xml:space="preserve">, </w:t>
        </w:r>
        <w:r w:rsidRPr="00912926">
          <w:t xml:space="preserve">authorization information </w:t>
        </w:r>
        <w:proofErr w:type="spellStart"/>
        <w:r>
          <w:t>information</w:t>
        </w:r>
        <w:proofErr w:type="spellEnd"/>
        <w:r>
          <w:t xml:space="preserve"> for </w:t>
        </w:r>
        <w:r>
          <w:rPr>
            <w:noProof/>
          </w:rPr>
          <w:t>HR PDU Session traffic offloading towards VPLMN EHE (</w:t>
        </w:r>
      </w:ins>
      <w:ins w:id="98" w:author="LTHBM2" w:date="2022-11-03T17:59:00Z">
        <w:r>
          <w:rPr>
            <w:noProof/>
          </w:rPr>
          <w:t xml:space="preserve">from H-SMF to V-SMF see NOTE 1 of clause </w:t>
        </w:r>
        <w:r w:rsidRPr="00140E21">
          <w:rPr>
            <w:lang w:eastAsia="zh-CN"/>
          </w:rPr>
          <w:t>5.2.8.2.2</w:t>
        </w:r>
        <w:r>
          <w:rPr>
            <w:lang w:eastAsia="zh-CN"/>
          </w:rPr>
          <w:t>)</w:t>
        </w:r>
      </w:ins>
      <w:ins w:id="99" w:author="LTHBM2" w:date="2022-11-03T17:58:00Z">
        <w:r>
          <w:rPr>
            <w:noProof/>
          </w:rPr>
          <w:t xml:space="preserve">, </w:t>
        </w:r>
        <w:r>
          <w:t xml:space="preserve">DNS server address of HPLMN </w:t>
        </w:r>
      </w:ins>
      <w:ins w:id="100" w:author="LTHBM2" w:date="2022-11-03T17:59:00Z">
        <w:r>
          <w:rPr>
            <w:noProof/>
          </w:rPr>
          <w:t xml:space="preserve">(from H-SMF to V-SMF see NOTE 1 of clause </w:t>
        </w:r>
        <w:r w:rsidRPr="00140E21">
          <w:rPr>
            <w:lang w:eastAsia="zh-CN"/>
          </w:rPr>
          <w:t>5.2.8.2.2</w:t>
        </w:r>
        <w:r>
          <w:rPr>
            <w:lang w:eastAsia="zh-CN"/>
          </w:rPr>
          <w:t>)</w:t>
        </w:r>
      </w:ins>
      <w:ins w:id="101" w:author="LTHBM2" w:date="2022-11-04T11:23:00Z">
        <w:r w:rsidR="00EF4087">
          <w:rPr>
            <w:lang w:eastAsia="zh-CN"/>
          </w:rPr>
          <w:t xml:space="preserve">, </w:t>
        </w:r>
        <w:r w:rsidR="00EF4087">
          <w:t>indication that for the PDU Session the use of the EDC functionality is allowed or that for the PDU Session the use of the EDC functionality is required</w:t>
        </w:r>
      </w:ins>
      <w:ins w:id="102" w:author="LTHBM2" w:date="2022-11-04T16:37:00Z">
        <w:r w:rsidR="009201FD">
          <w:t xml:space="preserve"> </w:t>
        </w:r>
        <w:r w:rsidR="009201FD">
          <w:rPr>
            <w:noProof/>
          </w:rPr>
          <w:t xml:space="preserve">(from H-SMF to V-SMF see NOTE 1 of clause </w:t>
        </w:r>
        <w:r w:rsidR="009201FD" w:rsidRPr="00140E21">
          <w:rPr>
            <w:lang w:eastAsia="zh-CN"/>
          </w:rPr>
          <w:t>5.2.8.2.2</w:t>
        </w:r>
        <w:r w:rsidR="009201FD">
          <w:rPr>
            <w:lang w:eastAsia="zh-CN"/>
          </w:rPr>
          <w:t>)</w:t>
        </w:r>
      </w:ins>
      <w:r w:rsidRPr="00140E21">
        <w:rPr>
          <w:i/>
        </w:rPr>
        <w:t>.</w:t>
      </w:r>
    </w:p>
    <w:p w14:paraId="0BF50DDB" w14:textId="77777777" w:rsidR="00B1528E" w:rsidRPr="00140E21" w:rsidRDefault="00B1528E" w:rsidP="00B1528E">
      <w:r w:rsidRPr="00140E21">
        <w:t>The H-SMF SM Context ID in the Input provides addressing information allocated by the H-SMF (to be used for service operations towards the H-SMF for this PDU Session).</w:t>
      </w:r>
    </w:p>
    <w:p w14:paraId="53214EBE" w14:textId="77777777" w:rsidR="00B1528E" w:rsidRDefault="00B1528E" w:rsidP="00B1528E">
      <w:r>
        <w:t>The SMF SM Context ID in the Input provides addressing information allocated by the SMF (to be used for service operations towards the SMF for this PDU Session).</w:t>
      </w:r>
    </w:p>
    <w:p w14:paraId="3FD6B41A" w14:textId="77777777" w:rsidR="00B1528E" w:rsidRPr="001D471F" w:rsidRDefault="00B1528E" w:rsidP="00B1528E">
      <w:r w:rsidRPr="00B33908">
        <w:t>See clause 4.3.3.3 for an example usage of this service operation.</w:t>
      </w:r>
    </w:p>
    <w:p w14:paraId="2AC8248F" w14:textId="77777777" w:rsidR="00B1528E" w:rsidRPr="001D471F" w:rsidRDefault="00B1528E" w:rsidP="00B1528E">
      <w:r w:rsidRPr="001D471F">
        <w:t>See clauses 4.22.6.3</w:t>
      </w:r>
      <w:r>
        <w:t>, 4.22.7, 4.22.8.3 and 4.22.10.3</w:t>
      </w:r>
      <w:r w:rsidRPr="001D471F">
        <w:t xml:space="preserve"> for detailed usage of this service operation for ATSSS.</w:t>
      </w:r>
    </w:p>
    <w:p w14:paraId="45E8C967" w14:textId="77777777" w:rsidR="00B1528E" w:rsidRDefault="00B1528E"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F6869" w14:textId="77777777" w:rsidR="003479A0" w:rsidRDefault="003479A0">
      <w:r>
        <w:separator/>
      </w:r>
    </w:p>
  </w:endnote>
  <w:endnote w:type="continuationSeparator" w:id="0">
    <w:p w14:paraId="726039C7" w14:textId="77777777" w:rsidR="003479A0" w:rsidRDefault="00347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B9E66" w14:textId="77777777" w:rsidR="003479A0" w:rsidRDefault="003479A0">
      <w:r>
        <w:separator/>
      </w:r>
    </w:p>
  </w:footnote>
  <w:footnote w:type="continuationSeparator" w:id="0">
    <w:p w14:paraId="0BD17B59" w14:textId="77777777" w:rsidR="003479A0" w:rsidRDefault="00347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282F75"/>
    <w:multiLevelType w:val="hybridMultilevel"/>
    <w:tmpl w:val="DF069FDC"/>
    <w:lvl w:ilvl="0" w:tplc="29702B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80072DB"/>
    <w:multiLevelType w:val="hybridMultilevel"/>
    <w:tmpl w:val="3788D6C8"/>
    <w:lvl w:ilvl="0" w:tplc="CAE653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22E4A"/>
    <w:rsid w:val="00036481"/>
    <w:rsid w:val="0004651A"/>
    <w:rsid w:val="00080EBD"/>
    <w:rsid w:val="00081FD1"/>
    <w:rsid w:val="000A6394"/>
    <w:rsid w:val="000B7FED"/>
    <w:rsid w:val="000C038A"/>
    <w:rsid w:val="000C6598"/>
    <w:rsid w:val="000C71CB"/>
    <w:rsid w:val="000D44B3"/>
    <w:rsid w:val="000E5942"/>
    <w:rsid w:val="00145D43"/>
    <w:rsid w:val="0016391D"/>
    <w:rsid w:val="0018037E"/>
    <w:rsid w:val="00192C46"/>
    <w:rsid w:val="001A08B3"/>
    <w:rsid w:val="001A1BD9"/>
    <w:rsid w:val="001A7B60"/>
    <w:rsid w:val="001B52F0"/>
    <w:rsid w:val="001B7A65"/>
    <w:rsid w:val="001E41F3"/>
    <w:rsid w:val="00236811"/>
    <w:rsid w:val="0026004D"/>
    <w:rsid w:val="002640DD"/>
    <w:rsid w:val="00275D12"/>
    <w:rsid w:val="00276C27"/>
    <w:rsid w:val="00284FEB"/>
    <w:rsid w:val="002860C4"/>
    <w:rsid w:val="002A02B0"/>
    <w:rsid w:val="002B5741"/>
    <w:rsid w:val="002B675E"/>
    <w:rsid w:val="002E472E"/>
    <w:rsid w:val="002F2100"/>
    <w:rsid w:val="002F3647"/>
    <w:rsid w:val="00305409"/>
    <w:rsid w:val="00320675"/>
    <w:rsid w:val="003479A0"/>
    <w:rsid w:val="003609EF"/>
    <w:rsid w:val="0036231A"/>
    <w:rsid w:val="00374DD4"/>
    <w:rsid w:val="00393D42"/>
    <w:rsid w:val="003A2A40"/>
    <w:rsid w:val="003A5AA9"/>
    <w:rsid w:val="003E1A36"/>
    <w:rsid w:val="00410371"/>
    <w:rsid w:val="004242F1"/>
    <w:rsid w:val="004B3AB4"/>
    <w:rsid w:val="004B75B7"/>
    <w:rsid w:val="004C216C"/>
    <w:rsid w:val="004C569E"/>
    <w:rsid w:val="0051580D"/>
    <w:rsid w:val="00547111"/>
    <w:rsid w:val="005577EF"/>
    <w:rsid w:val="00571F1A"/>
    <w:rsid w:val="005829EA"/>
    <w:rsid w:val="00592D74"/>
    <w:rsid w:val="005E2C44"/>
    <w:rsid w:val="005F193A"/>
    <w:rsid w:val="00621188"/>
    <w:rsid w:val="006257ED"/>
    <w:rsid w:val="00635118"/>
    <w:rsid w:val="0066018B"/>
    <w:rsid w:val="006615F7"/>
    <w:rsid w:val="00665C47"/>
    <w:rsid w:val="006708A1"/>
    <w:rsid w:val="00695808"/>
    <w:rsid w:val="006B46FB"/>
    <w:rsid w:val="006C224D"/>
    <w:rsid w:val="006E21FB"/>
    <w:rsid w:val="007450CB"/>
    <w:rsid w:val="007725EF"/>
    <w:rsid w:val="00792342"/>
    <w:rsid w:val="007977A8"/>
    <w:rsid w:val="007B512A"/>
    <w:rsid w:val="007C2097"/>
    <w:rsid w:val="007D6A07"/>
    <w:rsid w:val="007F7259"/>
    <w:rsid w:val="008040A8"/>
    <w:rsid w:val="008261BD"/>
    <w:rsid w:val="008279FA"/>
    <w:rsid w:val="008626E7"/>
    <w:rsid w:val="00870EE7"/>
    <w:rsid w:val="008863B9"/>
    <w:rsid w:val="008A45A6"/>
    <w:rsid w:val="008C0D78"/>
    <w:rsid w:val="008F3789"/>
    <w:rsid w:val="008F686C"/>
    <w:rsid w:val="00904B95"/>
    <w:rsid w:val="009148DE"/>
    <w:rsid w:val="009165F0"/>
    <w:rsid w:val="009201FD"/>
    <w:rsid w:val="00941E30"/>
    <w:rsid w:val="009426FF"/>
    <w:rsid w:val="009658BC"/>
    <w:rsid w:val="009777D9"/>
    <w:rsid w:val="00982E8C"/>
    <w:rsid w:val="009849F3"/>
    <w:rsid w:val="00991B88"/>
    <w:rsid w:val="009A5753"/>
    <w:rsid w:val="009A579D"/>
    <w:rsid w:val="009A76A4"/>
    <w:rsid w:val="009C6EE5"/>
    <w:rsid w:val="009E1255"/>
    <w:rsid w:val="009E3297"/>
    <w:rsid w:val="009F734F"/>
    <w:rsid w:val="00A039F4"/>
    <w:rsid w:val="00A246B6"/>
    <w:rsid w:val="00A47E70"/>
    <w:rsid w:val="00A50CF0"/>
    <w:rsid w:val="00A52F87"/>
    <w:rsid w:val="00A57DB6"/>
    <w:rsid w:val="00A7671C"/>
    <w:rsid w:val="00A91325"/>
    <w:rsid w:val="00AA08EB"/>
    <w:rsid w:val="00AA2CBC"/>
    <w:rsid w:val="00AA45EF"/>
    <w:rsid w:val="00AC4C0B"/>
    <w:rsid w:val="00AC5820"/>
    <w:rsid w:val="00AD1CD8"/>
    <w:rsid w:val="00B1528E"/>
    <w:rsid w:val="00B258BB"/>
    <w:rsid w:val="00B509FF"/>
    <w:rsid w:val="00B67B97"/>
    <w:rsid w:val="00B968C8"/>
    <w:rsid w:val="00BA3EC5"/>
    <w:rsid w:val="00BA51D9"/>
    <w:rsid w:val="00BA5986"/>
    <w:rsid w:val="00BB5DFC"/>
    <w:rsid w:val="00BD279D"/>
    <w:rsid w:val="00BD5C13"/>
    <w:rsid w:val="00BD6BB8"/>
    <w:rsid w:val="00BE4B37"/>
    <w:rsid w:val="00BE502E"/>
    <w:rsid w:val="00C20DA0"/>
    <w:rsid w:val="00C519DC"/>
    <w:rsid w:val="00C66BA2"/>
    <w:rsid w:val="00C83044"/>
    <w:rsid w:val="00C95985"/>
    <w:rsid w:val="00CC5026"/>
    <w:rsid w:val="00CC68D0"/>
    <w:rsid w:val="00CE3692"/>
    <w:rsid w:val="00D00481"/>
    <w:rsid w:val="00D03F9A"/>
    <w:rsid w:val="00D06D51"/>
    <w:rsid w:val="00D24991"/>
    <w:rsid w:val="00D50255"/>
    <w:rsid w:val="00D66520"/>
    <w:rsid w:val="00DE34CF"/>
    <w:rsid w:val="00E13F3D"/>
    <w:rsid w:val="00E34898"/>
    <w:rsid w:val="00EA1A89"/>
    <w:rsid w:val="00EB09B7"/>
    <w:rsid w:val="00EE7D7C"/>
    <w:rsid w:val="00EF4087"/>
    <w:rsid w:val="00F25D98"/>
    <w:rsid w:val="00F300FB"/>
    <w:rsid w:val="00F33065"/>
    <w:rsid w:val="00F3602D"/>
    <w:rsid w:val="00F42524"/>
    <w:rsid w:val="00F76D01"/>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3A5AA9"/>
    <w:rPr>
      <w:rFonts w:ascii="Times New Roman" w:hAnsi="Times New Roman"/>
      <w:lang w:val="en-GB" w:eastAsia="en-US"/>
    </w:rPr>
  </w:style>
  <w:style w:type="character" w:customStyle="1" w:styleId="NOZchn">
    <w:name w:val="NO Zchn"/>
    <w:link w:val="NO"/>
    <w:rsid w:val="00A52F87"/>
    <w:rPr>
      <w:rFonts w:ascii="Times New Roman" w:hAnsi="Times New Roman"/>
      <w:lang w:val="en-GB" w:eastAsia="en-US"/>
    </w:rPr>
  </w:style>
  <w:style w:type="character" w:customStyle="1" w:styleId="TALChar">
    <w:name w:val="TAL Char"/>
    <w:link w:val="TAL"/>
    <w:rsid w:val="00A52F87"/>
    <w:rPr>
      <w:rFonts w:ascii="Arial" w:hAnsi="Arial"/>
      <w:sz w:val="18"/>
      <w:lang w:val="en-GB" w:eastAsia="en-US"/>
    </w:rPr>
  </w:style>
  <w:style w:type="character" w:customStyle="1" w:styleId="TAHCar">
    <w:name w:val="TAH Car"/>
    <w:link w:val="TAH"/>
    <w:rsid w:val="00A52F87"/>
    <w:rPr>
      <w:rFonts w:ascii="Arial" w:hAnsi="Arial"/>
      <w:b/>
      <w:sz w:val="18"/>
      <w:lang w:val="en-GB" w:eastAsia="en-US"/>
    </w:rPr>
  </w:style>
  <w:style w:type="character" w:customStyle="1" w:styleId="THChar">
    <w:name w:val="TH Char"/>
    <w:link w:val="TH"/>
    <w:qFormat/>
    <w:rsid w:val="00A52F87"/>
    <w:rPr>
      <w:rFonts w:ascii="Arial" w:hAnsi="Arial"/>
      <w:b/>
      <w:lang w:val="en-GB" w:eastAsia="en-US"/>
    </w:rPr>
  </w:style>
  <w:style w:type="character" w:customStyle="1" w:styleId="B2Char">
    <w:name w:val="B2 Char"/>
    <w:link w:val="B2"/>
    <w:rsid w:val="00A52F87"/>
    <w:rPr>
      <w:rFonts w:ascii="Times New Roman" w:hAnsi="Times New Roman"/>
      <w:lang w:val="en-GB" w:eastAsia="en-US"/>
    </w:rPr>
  </w:style>
  <w:style w:type="character" w:customStyle="1" w:styleId="NOChar">
    <w:name w:val="NO Char"/>
    <w:rsid w:val="00320675"/>
    <w:rPr>
      <w:lang w:eastAsia="en-US"/>
    </w:rPr>
  </w:style>
  <w:style w:type="character" w:customStyle="1" w:styleId="TFChar">
    <w:name w:val="TF Char"/>
    <w:link w:val="TF"/>
    <w:rsid w:val="00320675"/>
    <w:rPr>
      <w:rFonts w:ascii="Arial" w:hAnsi="Arial"/>
      <w:b/>
      <w:lang w:val="en-GB" w:eastAsia="en-US"/>
    </w:rPr>
  </w:style>
  <w:style w:type="character" w:customStyle="1" w:styleId="TANChar">
    <w:name w:val="TAN Char"/>
    <w:link w:val="TAN"/>
    <w:locked/>
    <w:rsid w:val="00320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5AIRPNAIUNRU-2028481721-7521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https://nokia.sharepoint.com/sites/c5g/e2earch/_layouts/15/DocIdRedir.aspx?ID=5AIRPNAIUNRU-2028481721-7521</Url>
      <Description>5AIRPNAIUNRU-2028481721-7521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19</Pages>
  <Words>7882</Words>
  <Characters>44932</Characters>
  <Application>Microsoft Office Word</Application>
  <DocSecurity>0</DocSecurity>
  <Lines>374</Lines>
  <Paragraphs>105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52709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LTHBM2</cp:lastModifiedBy>
  <cp:revision>37</cp:revision>
  <cp:lastPrinted>1899-12-31T23:00:00Z</cp:lastPrinted>
  <dcterms:created xsi:type="dcterms:W3CDTF">2021-01-04T08:25:00Z</dcterms:created>
  <dcterms:modified xsi:type="dcterms:W3CDTF">2022-11-04T19:17:00Z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fc99b45f-3c87-4148-a2f9-12b23b801866</vt:lpwstr>
  </property>
</Properties>
</file>